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5829F" w14:textId="68245126" w:rsidR="00505FE4" w:rsidRPr="004D6DAB" w:rsidRDefault="00505FE4" w:rsidP="00A4490B">
      <w:pPr>
        <w:pStyle w:val="Tytu"/>
        <w:ind w:right="707"/>
        <w:jc w:val="left"/>
        <w:rPr>
          <w:sz w:val="22"/>
          <w:szCs w:val="22"/>
        </w:rPr>
      </w:pPr>
    </w:p>
    <w:p w14:paraId="28151458" w14:textId="77777777" w:rsidR="00505FE4" w:rsidRPr="004D6DAB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4D6DAB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4D6DAB" w14:paraId="217B25DA" w14:textId="77777777" w:rsidTr="5927676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148F5C7" w14:textId="77777777" w:rsidR="00505FE4" w:rsidRPr="004D6DAB" w:rsidRDefault="00505FE4" w:rsidP="00F77DC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AAAC" w14:textId="66A5BECE" w:rsidR="00505FE4" w:rsidRPr="004D6DAB" w:rsidRDefault="00505FE4" w:rsidP="59276760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Nazwa modułu (bloku przedmiotów): </w:t>
            </w:r>
          </w:p>
          <w:p w14:paraId="1B1259FF" w14:textId="4EE0F294" w:rsidR="00505FE4" w:rsidRPr="004D6DAB" w:rsidRDefault="5CC9257A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GRAFIKA I SILNIKI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F558562" w14:textId="70AE3F32" w:rsidR="00505FE4" w:rsidRPr="004D6DAB" w:rsidRDefault="00505FE4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Kod modułu:</w:t>
            </w:r>
            <w:r w:rsidR="001A2A1E" w:rsidRPr="004D6DAB">
              <w:rPr>
                <w:b/>
                <w:bCs/>
                <w:sz w:val="22"/>
                <w:szCs w:val="22"/>
              </w:rPr>
              <w:t xml:space="preserve"> </w:t>
            </w:r>
            <w:r w:rsidR="64282F1E" w:rsidRPr="004D6DA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M19</w:t>
            </w:r>
          </w:p>
        </w:tc>
      </w:tr>
      <w:tr w:rsidR="00505FE4" w:rsidRPr="004D6DAB" w14:paraId="44764BBF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672A6659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3AF4" w14:textId="77777777" w:rsidR="00505FE4" w:rsidRPr="004D6DAB" w:rsidRDefault="00505FE4" w:rsidP="00F77DC4">
            <w:pPr>
              <w:rPr>
                <w:b/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Nazwa przedmiotu: </w:t>
            </w:r>
          </w:p>
          <w:p w14:paraId="6C9BF10B" w14:textId="467B780A" w:rsidR="00505FE4" w:rsidRPr="004D6DAB" w:rsidRDefault="09C35960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Grafika i silniki gier komputerowych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F96973D" w14:textId="64BA82E2" w:rsidR="00505FE4" w:rsidRPr="004D6DAB" w:rsidRDefault="00505FE4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Kod przedmiotu:</w:t>
            </w:r>
            <w:r w:rsidR="009E613F" w:rsidRPr="004D6DAB">
              <w:rPr>
                <w:sz w:val="22"/>
                <w:szCs w:val="22"/>
              </w:rPr>
              <w:t xml:space="preserve"> </w:t>
            </w:r>
            <w:r w:rsidR="598D5674" w:rsidRPr="004D6DAB">
              <w:rPr>
                <w:rFonts w:eastAsia="Calibri"/>
                <w:color w:val="000000" w:themeColor="text1"/>
                <w:sz w:val="24"/>
                <w:szCs w:val="24"/>
              </w:rPr>
              <w:t>PBD-M8</w:t>
            </w:r>
          </w:p>
        </w:tc>
      </w:tr>
      <w:tr w:rsidR="00505FE4" w:rsidRPr="004D6DAB" w14:paraId="0C60601B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0A37501D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B48B10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Nazwa jednostki organizacyjnej prowadzącej przedmiot / moduł:</w:t>
            </w:r>
          </w:p>
          <w:p w14:paraId="3C081086" w14:textId="77777777" w:rsidR="00505FE4" w:rsidRPr="004D6DAB" w:rsidRDefault="00A0655B" w:rsidP="00F77DC4">
            <w:pPr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Instytut Informatyki Stosowanej im. Krzysztofa Brzeskiego</w:t>
            </w:r>
          </w:p>
        </w:tc>
      </w:tr>
      <w:tr w:rsidR="00505FE4" w:rsidRPr="004D6DAB" w14:paraId="1B3D9765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5DAB6C7B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B644C4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Nazwa kierunku:</w:t>
            </w:r>
          </w:p>
          <w:p w14:paraId="4250FE77" w14:textId="77777777" w:rsidR="00505FE4" w:rsidRPr="004D6DAB" w:rsidRDefault="009E613F" w:rsidP="00F77DC4">
            <w:pPr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Informatyka</w:t>
            </w:r>
          </w:p>
        </w:tc>
      </w:tr>
      <w:tr w:rsidR="00505FE4" w:rsidRPr="004D6DAB" w14:paraId="30CD483A" w14:textId="77777777" w:rsidTr="59276760">
        <w:trPr>
          <w:cantSplit/>
        </w:trPr>
        <w:tc>
          <w:tcPr>
            <w:tcW w:w="497" w:type="dxa"/>
            <w:vMerge/>
            <w:vAlign w:val="center"/>
          </w:tcPr>
          <w:p w14:paraId="02EB378F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C2C064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Nazwa specjalności:</w:t>
            </w:r>
            <w:r w:rsidR="00A0655B" w:rsidRPr="004D6DAB">
              <w:rPr>
                <w:sz w:val="22"/>
                <w:szCs w:val="22"/>
              </w:rPr>
              <w:t xml:space="preserve"> /niewłaściwe skasować/</w:t>
            </w:r>
          </w:p>
          <w:p w14:paraId="7CEAFDF6" w14:textId="6EFACB24" w:rsidR="00505FE4" w:rsidRPr="004D6DAB" w:rsidRDefault="00A0655B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br/>
              <w:t>Projektowanie baz danych i oprogramowanie użytkowe</w:t>
            </w:r>
          </w:p>
        </w:tc>
      </w:tr>
      <w:tr w:rsidR="00505FE4" w:rsidRPr="004D6DAB" w14:paraId="59CE300C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6A05A809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797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Forma studiów:</w:t>
            </w:r>
          </w:p>
          <w:p w14:paraId="273D4EC0" w14:textId="66622AEA" w:rsidR="00505FE4" w:rsidRPr="004D6DAB" w:rsidRDefault="007459FD" w:rsidP="00F77DC4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1CD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Profil kształcenia:</w:t>
            </w:r>
          </w:p>
          <w:p w14:paraId="439CFC34" w14:textId="77777777" w:rsidR="00505FE4" w:rsidRPr="004D6DAB" w:rsidRDefault="009E613F" w:rsidP="00F77DC4">
            <w:pPr>
              <w:rPr>
                <w:sz w:val="22"/>
                <w:szCs w:val="22"/>
              </w:rPr>
            </w:pPr>
            <w:r w:rsidRPr="004D6DAB">
              <w:rPr>
                <w:b/>
                <w:bCs/>
                <w:sz w:val="22"/>
                <w:szCs w:val="22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A2F3DF2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Poziom studiów:</w:t>
            </w:r>
          </w:p>
          <w:p w14:paraId="53556F8A" w14:textId="77777777" w:rsidR="009E613F" w:rsidRPr="004D6DAB" w:rsidRDefault="009E613F" w:rsidP="00F77DC4">
            <w:pPr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1 stopień</w:t>
            </w:r>
          </w:p>
        </w:tc>
      </w:tr>
      <w:tr w:rsidR="00505FE4" w:rsidRPr="004D6DAB" w14:paraId="13AE3163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5A39BBE3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7728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Rok / semestr: </w:t>
            </w:r>
          </w:p>
          <w:p w14:paraId="6416C201" w14:textId="25530552" w:rsidR="00505FE4" w:rsidRPr="004D6DAB" w:rsidRDefault="50DE1645" w:rsidP="59276760">
            <w:pPr>
              <w:rPr>
                <w:b/>
                <w:bCs/>
                <w:sz w:val="22"/>
                <w:szCs w:val="22"/>
              </w:rPr>
            </w:pPr>
            <w:r w:rsidRPr="004D6DAB">
              <w:rPr>
                <w:b/>
                <w:bCs/>
                <w:sz w:val="22"/>
                <w:szCs w:val="22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A3B6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Status przedmiotu /modułu:</w:t>
            </w:r>
          </w:p>
          <w:p w14:paraId="08EE4E00" w14:textId="77777777" w:rsidR="00505FE4" w:rsidRPr="004D6DAB" w:rsidRDefault="009E613F" w:rsidP="00F77DC4">
            <w:pPr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A3AAEB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Język przedmiotu / modułu:</w:t>
            </w:r>
          </w:p>
          <w:p w14:paraId="094655F8" w14:textId="77777777" w:rsidR="00505FE4" w:rsidRPr="004D6DAB" w:rsidRDefault="00E9651C" w:rsidP="00F77DC4">
            <w:pPr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p</w:t>
            </w:r>
            <w:r w:rsidR="009E613F" w:rsidRPr="004D6DAB">
              <w:rPr>
                <w:b/>
                <w:sz w:val="22"/>
                <w:szCs w:val="22"/>
              </w:rPr>
              <w:t>olski</w:t>
            </w:r>
            <w:r w:rsidRPr="004D6DAB">
              <w:rPr>
                <w:b/>
                <w:sz w:val="22"/>
                <w:szCs w:val="22"/>
              </w:rPr>
              <w:t>/angielski</w:t>
            </w:r>
          </w:p>
        </w:tc>
      </w:tr>
      <w:tr w:rsidR="00505FE4" w:rsidRPr="004D6DAB" w14:paraId="20841877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41C8F396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D3EC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  <w:p w14:paraId="0210DDEC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F9E1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6B56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B11E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D844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76BF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6FFE72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inne </w:t>
            </w:r>
            <w:r w:rsidRPr="004D6DAB">
              <w:rPr>
                <w:sz w:val="22"/>
                <w:szCs w:val="22"/>
              </w:rPr>
              <w:br/>
              <w:t>(wpisać jakie)</w:t>
            </w:r>
          </w:p>
        </w:tc>
      </w:tr>
      <w:tr w:rsidR="00505FE4" w:rsidRPr="004D6DAB" w14:paraId="1B83EF91" w14:textId="77777777" w:rsidTr="59276760">
        <w:trPr>
          <w:cantSplit/>
        </w:trPr>
        <w:tc>
          <w:tcPr>
            <w:tcW w:w="497" w:type="dxa"/>
            <w:vMerge/>
            <w:vAlign w:val="center"/>
            <w:hideMark/>
          </w:tcPr>
          <w:p w14:paraId="0D0B940D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AA30FC2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9897CE" w14:textId="2BF13D98" w:rsidR="00505FE4" w:rsidRPr="004D6DAB" w:rsidRDefault="3B06D715" w:rsidP="59276760">
            <w:pPr>
              <w:jc w:val="center"/>
              <w:rPr>
                <w:b/>
                <w:bCs/>
                <w:sz w:val="22"/>
                <w:szCs w:val="22"/>
              </w:rPr>
            </w:pPr>
            <w:r w:rsidRPr="004D6DAB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84315" w14:textId="77777777" w:rsidR="00505FE4" w:rsidRPr="004D6DAB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A3216" w14:textId="7423B66F" w:rsidR="00505FE4" w:rsidRPr="004D6DAB" w:rsidRDefault="54276BC3" w:rsidP="59276760">
            <w:pPr>
              <w:jc w:val="center"/>
              <w:rPr>
                <w:b/>
                <w:bCs/>
                <w:sz w:val="22"/>
                <w:szCs w:val="22"/>
              </w:rPr>
            </w:pPr>
            <w:r w:rsidRPr="004D6DAB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2F001" w14:textId="77777777" w:rsidR="00505FE4" w:rsidRPr="004D6DAB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7EFE02" w14:textId="77777777" w:rsidR="00505FE4" w:rsidRPr="004D6DAB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113584" w14:textId="77777777" w:rsidR="00505FE4" w:rsidRPr="004D6DAB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0</w:t>
            </w:r>
          </w:p>
        </w:tc>
      </w:tr>
    </w:tbl>
    <w:p w14:paraId="0E27B00A" w14:textId="77777777" w:rsidR="00505FE4" w:rsidRPr="004D6DAB" w:rsidRDefault="00505FE4" w:rsidP="00505FE4">
      <w:pPr>
        <w:rPr>
          <w:sz w:val="22"/>
          <w:szCs w:val="22"/>
        </w:rPr>
      </w:pPr>
    </w:p>
    <w:p w14:paraId="60061E4C" w14:textId="77777777" w:rsidR="00505FE4" w:rsidRPr="004D6DAB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4D6DAB" w14:paraId="7AEDFDCF" w14:textId="77777777" w:rsidTr="59276760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D56E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24080" w14:textId="4E82632C" w:rsidR="00505FE4" w:rsidRPr="004D6DAB" w:rsidRDefault="00503C99" w:rsidP="007459FD">
            <w:pPr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mgr inż. Tomasz Rogacewicz</w:t>
            </w:r>
          </w:p>
        </w:tc>
      </w:tr>
      <w:tr w:rsidR="00505FE4" w:rsidRPr="004D6DAB" w14:paraId="6914FD35" w14:textId="77777777" w:rsidTr="592767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1844" w14:textId="77777777" w:rsidR="00505FE4" w:rsidRPr="004D6DAB" w:rsidRDefault="00505FE4" w:rsidP="00F77DC4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Prowadzący zajęcia*</w:t>
            </w:r>
          </w:p>
          <w:p w14:paraId="44EAFD9C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603AE" w14:textId="00909205" w:rsidR="00505FE4" w:rsidRPr="004D6DAB" w:rsidRDefault="007459FD" w:rsidP="00503C99">
            <w:pPr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mgr inż. Tomasz Rogacewicz,</w:t>
            </w:r>
            <w:r w:rsidRPr="004D6DA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5D37762C" w:rsidRPr="004D6DA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mgr inż. Wiesław Gerej; dr inż. Jacek Paluszak</w:t>
            </w:r>
            <w:r w:rsidR="00503C99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</w:p>
        </w:tc>
      </w:tr>
      <w:tr w:rsidR="00505FE4" w:rsidRPr="004D6DAB" w14:paraId="4525917A" w14:textId="77777777" w:rsidTr="592767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FC78" w14:textId="77777777" w:rsidR="00505FE4" w:rsidRPr="004D6DAB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5680" w14:textId="6472F8C1" w:rsidR="00627398" w:rsidRPr="004D6DAB" w:rsidRDefault="1D962732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Nauka podstawowych zastosowań silników graficznych, umiejętne wykorzystanie środowiska oprogramowania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Unreal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Engine. Tworzenie własnych projektów w postaci gier jak i wizualizacji czasu rzeczywistego. Nabycie umiejętności wykorzystania Wirtualnej rzeczywistości w projektowaniu gier i wizualizacji architektonicznych. Profesjonalne posługiwanie się oprogramowaniem do grafiki 3d, modelowania oraz tworzenia scenerii trójwymiarowych. Zastosowanie umiejętności nabytych w poprzednich semestrach w projektach graficznych.</w:t>
            </w:r>
          </w:p>
        </w:tc>
      </w:tr>
      <w:tr w:rsidR="00505FE4" w:rsidRPr="004D6DAB" w14:paraId="281C9CCC" w14:textId="77777777" w:rsidTr="592767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91DBA7" w14:textId="77777777" w:rsidR="00505FE4" w:rsidRPr="004D6DAB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3C69B5" w14:textId="481F59D3" w:rsidR="00505FE4" w:rsidRPr="004D6DAB" w:rsidRDefault="1AA2267C" w:rsidP="59276760">
            <w:pPr>
              <w:pStyle w:val="Standard"/>
              <w:rPr>
                <w:rFonts w:ascii="Times New Roman" w:eastAsia="Calibri" w:hAnsi="Times New Roman" w:cs="Times New Roman"/>
              </w:rPr>
            </w:pPr>
            <w:r w:rsidRPr="004D6D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Dobra znajomość oprogramowania 3d, umiejętność modelowania i teksturowania obiektów trójwymiarowych. Podstawowa znajomość rysunku technicznego oraz zasad perspektywy . Znajomość podstawowych praz fizyki , kinematyka, dynamika, sprężystość , zderzenia i przekazywanie energii</w:t>
            </w:r>
          </w:p>
          <w:p w14:paraId="6DD1B76A" w14:textId="0E336846" w:rsidR="00505FE4" w:rsidRPr="004D6DAB" w:rsidRDefault="00505FE4" w:rsidP="59276760">
            <w:pPr>
              <w:rPr>
                <w:sz w:val="22"/>
                <w:szCs w:val="22"/>
              </w:rPr>
            </w:pPr>
          </w:p>
        </w:tc>
      </w:tr>
    </w:tbl>
    <w:p w14:paraId="0DF577D6" w14:textId="77777777" w:rsidR="00505FE4" w:rsidRPr="004D6DAB" w:rsidRDefault="00505FE4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4D6DAB">
        <w:rPr>
          <w:i/>
          <w:iCs/>
          <w:sz w:val="22"/>
          <w:szCs w:val="22"/>
        </w:rPr>
        <w:t xml:space="preserve">* Zmiany koordynatora przedmiotu oraz prowadzącego zajęcia dokonuje Dyrektor Instytut po akceptacji Prorektora ds. Kształcenia. </w:t>
      </w:r>
    </w:p>
    <w:p w14:paraId="12158BD3" w14:textId="77777777" w:rsidR="00505FE4" w:rsidRPr="004D6DAB" w:rsidRDefault="00505FE4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4D6DAB">
        <w:rPr>
          <w:i/>
          <w:iCs/>
          <w:sz w:val="22"/>
          <w:szCs w:val="22"/>
        </w:rPr>
        <w:t xml:space="preserve">   Nowy koordynator przedmiotu oraz prowadzący przedmiot potwierdza zapoznanie się z treściami zawartymi w karcie przedmiotu.</w:t>
      </w:r>
    </w:p>
    <w:p w14:paraId="4B94D5A5" w14:textId="77777777" w:rsidR="00627398" w:rsidRPr="004D6DAB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3DEEC669" w14:textId="77777777" w:rsidR="00627398" w:rsidRPr="004D6DAB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3656B9AB" w14:textId="77777777" w:rsidR="00627398" w:rsidRPr="004D6DAB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45FB0818" w14:textId="77777777" w:rsidR="00627398" w:rsidRPr="004D6DAB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049F31CB" w14:textId="77777777" w:rsidR="00627398" w:rsidRPr="004D6DAB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53128261" w14:textId="77777777" w:rsidR="00627398" w:rsidRPr="004D6DAB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62486C05" w14:textId="77777777" w:rsidR="00627398" w:rsidRPr="004D6DAB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4101652C" w14:textId="77777777" w:rsidR="00627398" w:rsidRPr="004D6DAB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627398" w:rsidRPr="004D6DAB" w14:paraId="74676BE2" w14:textId="77777777" w:rsidTr="592767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EFEKTY UCZENIA SIĘ</w:t>
            </w:r>
          </w:p>
        </w:tc>
      </w:tr>
      <w:tr w:rsidR="00627398" w:rsidRPr="004D6DAB" w14:paraId="06A5C297" w14:textId="77777777" w:rsidTr="5927676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lastRenderedPageBreak/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Kod kierunkowego efektu</w:t>
            </w:r>
          </w:p>
          <w:p w14:paraId="1B6A8071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uczenia się</w:t>
            </w:r>
          </w:p>
        </w:tc>
      </w:tr>
      <w:tr w:rsidR="00627398" w:rsidRPr="004D6DAB" w14:paraId="3514D499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558D64" w14:textId="5FA3E3FA" w:rsidR="00627398" w:rsidRPr="004D6DAB" w:rsidRDefault="5A48DAE0" w:rsidP="59276760">
            <w:pPr>
              <w:spacing w:line="276" w:lineRule="auto"/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ma wiedzę z zakresu ogólnych zagadnień informatyki i grafiki komputerowej </w:t>
            </w:r>
            <w:r w:rsidRPr="004D6DAB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738A3B62" w14:textId="7063D247" w:rsidR="00627398" w:rsidRPr="004D6DAB" w:rsidRDefault="00627398" w:rsidP="5927676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9E408" w14:textId="7AAED51F" w:rsidR="00627398" w:rsidRPr="004D6DAB" w:rsidRDefault="00627398" w:rsidP="59276760">
            <w:pPr>
              <w:jc w:val="center"/>
              <w:rPr>
                <w:sz w:val="22"/>
                <w:szCs w:val="22"/>
              </w:rPr>
            </w:pPr>
            <w:r w:rsidRPr="004D6DAB">
              <w:rPr>
                <w:color w:val="000000" w:themeColor="text1"/>
                <w:sz w:val="22"/>
                <w:szCs w:val="22"/>
              </w:rPr>
              <w:t xml:space="preserve"> K_W05, </w:t>
            </w:r>
          </w:p>
        </w:tc>
      </w:tr>
      <w:tr w:rsidR="00627398" w:rsidRPr="004D6DAB" w14:paraId="53234C49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2BC4A7" w14:textId="286938D5" w:rsidR="00627398" w:rsidRPr="004D6DAB" w:rsidRDefault="4A48FE8C" w:rsidP="59276760">
            <w:pPr>
              <w:spacing w:line="276" w:lineRule="auto"/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zna podstawowe metody modelowania, oświetlenia i teksturowania 3d </w:t>
            </w:r>
            <w:r w:rsidRPr="004D6DAB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648F0D25" w14:textId="340089F5" w:rsidR="00627398" w:rsidRPr="004D6DAB" w:rsidRDefault="00627398" w:rsidP="5927676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EDACF" w14:textId="00A4EE47" w:rsidR="00627398" w:rsidRPr="004D6DAB" w:rsidRDefault="00627398" w:rsidP="59276760">
            <w:pPr>
              <w:jc w:val="center"/>
              <w:rPr>
                <w:color w:val="000000"/>
                <w:sz w:val="22"/>
                <w:szCs w:val="22"/>
              </w:rPr>
            </w:pPr>
            <w:r w:rsidRPr="004D6DAB">
              <w:rPr>
                <w:color w:val="000000" w:themeColor="text1"/>
                <w:sz w:val="22"/>
                <w:szCs w:val="22"/>
              </w:rPr>
              <w:t xml:space="preserve"> K_W1</w:t>
            </w:r>
            <w:r w:rsidR="0AEB61A1" w:rsidRPr="004D6DAB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  <w:tr w:rsidR="00627398" w:rsidRPr="004D6DAB" w14:paraId="1EEE8852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448661" w14:textId="48B65B94" w:rsidR="00627398" w:rsidRPr="004D6DAB" w:rsidRDefault="0F1AEAE2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zna podstawowe zasady konstruowania gry komputerowej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EC980" w14:textId="1C22DFC3" w:rsidR="00627398" w:rsidRPr="004D6DAB" w:rsidRDefault="00627398" w:rsidP="59276760">
            <w:pPr>
              <w:jc w:val="center"/>
              <w:rPr>
                <w:sz w:val="22"/>
                <w:szCs w:val="22"/>
              </w:rPr>
            </w:pPr>
            <w:r w:rsidRPr="004D6DAB">
              <w:rPr>
                <w:color w:val="000000" w:themeColor="text1"/>
                <w:sz w:val="22"/>
                <w:szCs w:val="22"/>
              </w:rPr>
              <w:t>K_W</w:t>
            </w:r>
            <w:r w:rsidR="666561AE" w:rsidRPr="004D6DAB">
              <w:rPr>
                <w:color w:val="000000" w:themeColor="text1"/>
                <w:sz w:val="22"/>
                <w:szCs w:val="22"/>
              </w:rPr>
              <w:t>06</w:t>
            </w:r>
          </w:p>
        </w:tc>
      </w:tr>
      <w:tr w:rsidR="00627398" w:rsidRPr="004D6DAB" w14:paraId="41887856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649EFD" w14:textId="03E0B3C5" w:rsidR="59276760" w:rsidRPr="004D6DAB" w:rsidRDefault="59276760" w:rsidP="59276760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87D1A3" w14:textId="1E88A9B5" w:rsidR="59276760" w:rsidRPr="004D6DAB" w:rsidRDefault="59276760" w:rsidP="59276760">
            <w:pPr>
              <w:spacing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obsługuje profesjonalny sprzęt audio video, narzędzia  wirtualnej rzeczywistości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61A43" w14:textId="5DA5F748" w:rsidR="00627398" w:rsidRPr="004D6DAB" w:rsidRDefault="7C5D99D2" w:rsidP="59276760">
            <w:pPr>
              <w:jc w:val="center"/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K_U01, K_U06, K_U22</w:t>
            </w:r>
          </w:p>
          <w:p w14:paraId="1DE97CE5" w14:textId="6E8C22D6" w:rsidR="00627398" w:rsidRPr="004D6DAB" w:rsidRDefault="00627398" w:rsidP="5927676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27398" w:rsidRPr="004D6DAB" w14:paraId="0080D6A6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298A9A" w14:textId="43681FD4" w:rsidR="00627398" w:rsidRPr="004D6DAB" w:rsidRDefault="00627398" w:rsidP="59276760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R</w:t>
            </w:r>
            <w:r w:rsidR="02C7529F"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wykonuje określony projekt tworząc animacje komputerowe z zastosowaniem silnika graficznego implementując go do środowiska </w:t>
            </w:r>
            <w:proofErr w:type="spellStart"/>
            <w:r w:rsidR="02C7529F" w:rsidRPr="004D6DAB">
              <w:rPr>
                <w:rFonts w:eastAsia="Calibri"/>
                <w:color w:val="000000" w:themeColor="text1"/>
                <w:sz w:val="24"/>
                <w:szCs w:val="24"/>
              </w:rPr>
              <w:t>Uneral</w:t>
            </w:r>
            <w:proofErr w:type="spellEnd"/>
            <w:r w:rsidR="02C7529F"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Engine </w:t>
            </w:r>
            <w:r w:rsidR="02C7529F" w:rsidRPr="004D6DAB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B006BD" w14:textId="1EE9383F" w:rsidR="00627398" w:rsidRPr="004D6DAB" w:rsidRDefault="02C7529F" w:rsidP="59276760">
            <w:pPr>
              <w:jc w:val="center"/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K_U20</w:t>
            </w:r>
          </w:p>
          <w:p w14:paraId="2FFCDD5E" w14:textId="6EE61A95" w:rsidR="00627398" w:rsidRPr="004D6DAB" w:rsidRDefault="00627398" w:rsidP="5927676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27398" w:rsidRPr="004D6DAB" w14:paraId="2828713F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E20C81" w14:textId="2C246934" w:rsidR="00627398" w:rsidRPr="004D6DAB" w:rsidRDefault="270EE352" w:rsidP="59276760">
            <w:pPr>
              <w:spacing w:line="276" w:lineRule="auto"/>
              <w:jc w:val="both"/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wykonuje określony projekt  bazując na możliwościach wirtualnej rzeczywistości </w:t>
            </w:r>
            <w:r w:rsidRPr="004D6DAB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1402873D" w14:textId="6EF05FB2" w:rsidR="00627398" w:rsidRPr="004D6DAB" w:rsidRDefault="00627398" w:rsidP="5927676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83690" w14:textId="725C9D2D" w:rsidR="00627398" w:rsidRPr="004D6DAB" w:rsidRDefault="270EE352" w:rsidP="59276760">
            <w:pPr>
              <w:jc w:val="center"/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K_U20</w:t>
            </w:r>
          </w:p>
        </w:tc>
      </w:tr>
      <w:tr w:rsidR="00627398" w:rsidRPr="004D6DAB" w14:paraId="71555DE0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B5654D" w14:textId="05CFD352" w:rsidR="00627398" w:rsidRPr="004D6DAB" w:rsidRDefault="4B82A5D9" w:rsidP="59276760">
            <w:pPr>
              <w:spacing w:line="276" w:lineRule="auto"/>
              <w:jc w:val="both"/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ma świadomość z konieczności podnoszenia poziomu wiedzy w zakresie grafiki  komputerowej </w:t>
            </w:r>
            <w:r w:rsidRPr="004D6DAB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32570E2A" w14:textId="702ADFA0" w:rsidR="00627398" w:rsidRPr="004D6DAB" w:rsidRDefault="00627398" w:rsidP="5927676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52416" w14:textId="553A82D9" w:rsidR="00627398" w:rsidRPr="004D6DAB" w:rsidRDefault="4B82A5D9" w:rsidP="59276760">
            <w:pPr>
              <w:jc w:val="center"/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K_U06</w:t>
            </w:r>
          </w:p>
        </w:tc>
      </w:tr>
      <w:tr w:rsidR="00627398" w:rsidRPr="004D6DAB" w14:paraId="7C997EA4" w14:textId="77777777" w:rsidTr="592767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6012AA" w14:textId="40EDD15D" w:rsidR="00627398" w:rsidRPr="004D6DAB" w:rsidRDefault="3D198975" w:rsidP="59276760">
            <w:pPr>
              <w:spacing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współpracuje w grupie korzystając z narzędzi społecznościowych</w:t>
            </w:r>
          </w:p>
          <w:p w14:paraId="180A475B" w14:textId="22F14A08" w:rsidR="00627398" w:rsidRPr="004D6DAB" w:rsidRDefault="00627398" w:rsidP="5927676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DFCE05" w14:textId="1B9E8FEA" w:rsidR="00627398" w:rsidRPr="004D6DAB" w:rsidRDefault="3D198975" w:rsidP="59276760">
            <w:pPr>
              <w:jc w:val="center"/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K_U02</w:t>
            </w:r>
          </w:p>
        </w:tc>
      </w:tr>
    </w:tbl>
    <w:p w14:paraId="3CF2D8B6" w14:textId="77777777" w:rsidR="00627398" w:rsidRPr="004D6DAB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0FB78278" w14:textId="77777777" w:rsidR="00627398" w:rsidRPr="004D6DAB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27398" w:rsidRPr="004D6DAB" w14:paraId="2D313254" w14:textId="77777777" w:rsidTr="59276760">
        <w:tc>
          <w:tcPr>
            <w:tcW w:w="10008" w:type="dxa"/>
            <w:vAlign w:val="center"/>
          </w:tcPr>
          <w:p w14:paraId="06C2CFEE" w14:textId="77777777" w:rsidR="00627398" w:rsidRPr="004D6DAB" w:rsidRDefault="00627398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TREŚCI PROGRAMOWE</w:t>
            </w:r>
          </w:p>
        </w:tc>
      </w:tr>
      <w:tr w:rsidR="00627398" w:rsidRPr="004D6DAB" w14:paraId="5FDC3BE2" w14:textId="77777777" w:rsidTr="59276760">
        <w:tc>
          <w:tcPr>
            <w:tcW w:w="10008" w:type="dxa"/>
            <w:shd w:val="clear" w:color="auto" w:fill="FFFFFF" w:themeFill="background1"/>
          </w:tcPr>
          <w:p w14:paraId="5CF52D33" w14:textId="77777777" w:rsidR="00627398" w:rsidRPr="004D6DAB" w:rsidRDefault="00627398" w:rsidP="001B235F">
            <w:pPr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Wykład</w:t>
            </w:r>
          </w:p>
        </w:tc>
      </w:tr>
      <w:tr w:rsidR="00627398" w:rsidRPr="004D6DAB" w14:paraId="5D1E90C1" w14:textId="77777777" w:rsidTr="59276760">
        <w:tc>
          <w:tcPr>
            <w:tcW w:w="10008" w:type="dxa"/>
          </w:tcPr>
          <w:p w14:paraId="7D70D715" w14:textId="1804ADD6" w:rsidR="00627398" w:rsidRPr="004D6DAB" w:rsidRDefault="17160E73" w:rsidP="59276760">
            <w:pPr>
              <w:pStyle w:val="Akapitzlist"/>
              <w:numPr>
                <w:ilvl w:val="0"/>
                <w:numId w:val="13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wykorzystanie grafiki komputerowej dla potrzeb wizualizacji procesów technologicznych pod kątem oprogramowania CAD, CAM </w:t>
            </w:r>
          </w:p>
          <w:p w14:paraId="3BDBAA68" w14:textId="1FB0B149" w:rsidR="00627398" w:rsidRPr="004D6DAB" w:rsidRDefault="17160E73" w:rsidP="59276760">
            <w:pPr>
              <w:pStyle w:val="Akapitzlist"/>
              <w:numPr>
                <w:ilvl w:val="0"/>
                <w:numId w:val="13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grafika komputerowa jako nośnik informacji w aplikacjach </w:t>
            </w:r>
            <w:r w:rsidR="004D6DAB" w:rsidRPr="004D6DAB">
              <w:rPr>
                <w:rFonts w:eastAsia="Calibri"/>
                <w:color w:val="000000" w:themeColor="text1"/>
                <w:sz w:val="24"/>
                <w:szCs w:val="24"/>
              </w:rPr>
              <w:t>inżynierskich</w:t>
            </w: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 , metody wizualizacji </w:t>
            </w:r>
          </w:p>
          <w:p w14:paraId="688F0C1F" w14:textId="61BB13E7" w:rsidR="00627398" w:rsidRPr="004D6DAB" w:rsidRDefault="17160E73" w:rsidP="59276760">
            <w:pPr>
              <w:pStyle w:val="Akapitzlist"/>
              <w:numPr>
                <w:ilvl w:val="0"/>
                <w:numId w:val="13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Przeanalizowanie możliwości oprogramowania do grafiki 3d pod kątem wykorzystania dla potrzeb produkcji gry komputerowej </w:t>
            </w:r>
          </w:p>
          <w:p w14:paraId="3C865D00" w14:textId="7123954D" w:rsidR="00627398" w:rsidRPr="004D6DAB" w:rsidRDefault="00627398" w:rsidP="59276760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44CF57E2" w14:textId="373665E1" w:rsidR="00627398" w:rsidRPr="004D6DAB" w:rsidRDefault="17160E73" w:rsidP="59276760">
            <w:pPr>
              <w:pStyle w:val="Akapitzlist"/>
              <w:numPr>
                <w:ilvl w:val="0"/>
                <w:numId w:val="10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Omówienie podstawowych silników graficznych, oraz porównanie ich możliwości w zależności od zastosowania </w:t>
            </w:r>
          </w:p>
          <w:p w14:paraId="73A5BAC3" w14:textId="0EBEEA96" w:rsidR="00627398" w:rsidRPr="004D6DAB" w:rsidRDefault="17160E73" w:rsidP="59276760">
            <w:pPr>
              <w:pStyle w:val="Akapitzlist"/>
              <w:numPr>
                <w:ilvl w:val="0"/>
                <w:numId w:val="10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Analiza najpopularniejszych gier komputerowych pod kątem wykorzystywanego silnika graficznego oraz sprawności oprogramowania </w:t>
            </w:r>
          </w:p>
          <w:p w14:paraId="736DC578" w14:textId="051DFBE8" w:rsidR="00627398" w:rsidRPr="004D6DAB" w:rsidRDefault="17160E73" w:rsidP="59276760">
            <w:pPr>
              <w:pStyle w:val="Akapitzlist"/>
              <w:numPr>
                <w:ilvl w:val="0"/>
                <w:numId w:val="10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Porównanie wydajności kart graficznych w zależności od zastosowanego silnika graficznego </w:t>
            </w:r>
          </w:p>
          <w:p w14:paraId="13BA87CB" w14:textId="796683B8" w:rsidR="00627398" w:rsidRPr="004D6DAB" w:rsidRDefault="17160E73" w:rsidP="59276760">
            <w:pPr>
              <w:pStyle w:val="Akapitzlist"/>
              <w:numPr>
                <w:ilvl w:val="0"/>
                <w:numId w:val="10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Wprowadzenie do technologii wirtualnej rzeczywistości </w:t>
            </w:r>
          </w:p>
          <w:p w14:paraId="3DBD3591" w14:textId="5CB5E684" w:rsidR="00627398" w:rsidRPr="004D6DAB" w:rsidRDefault="004D6DAB" w:rsidP="59276760">
            <w:pPr>
              <w:pStyle w:val="Akapitzlist"/>
              <w:numPr>
                <w:ilvl w:val="0"/>
                <w:numId w:val="10"/>
              </w:num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Porównanie</w:t>
            </w:r>
            <w:r w:rsidR="17160E73"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okularów wirtualnej rzeczywistości dostępnych na rynku</w:t>
            </w:r>
          </w:p>
          <w:p w14:paraId="58DB2E57" w14:textId="4B8C0F15" w:rsidR="00627398" w:rsidRPr="004D6DAB" w:rsidRDefault="17160E73" w:rsidP="59276760">
            <w:pPr>
              <w:pStyle w:val="Akapitzlist"/>
              <w:numPr>
                <w:ilvl w:val="0"/>
                <w:numId w:val="10"/>
              </w:numPr>
              <w:shd w:val="clear" w:color="auto" w:fill="FFFFFF" w:themeFill="background1"/>
              <w:spacing w:before="240" w:after="24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Zastosowanie wirtualnej rzeczywistości dla potrzeb przemysłu i użytku domoweg</w:t>
            </w:r>
            <w:r w:rsidR="004D6DAB" w:rsidRPr="004D6DAB">
              <w:rPr>
                <w:rFonts w:eastAsia="Calibri"/>
                <w:color w:val="000000" w:themeColor="text1"/>
                <w:sz w:val="24"/>
                <w:szCs w:val="24"/>
              </w:rPr>
              <w:t>o</w:t>
            </w:r>
          </w:p>
          <w:p w14:paraId="03813E16" w14:textId="21DF1164" w:rsidR="00627398" w:rsidRPr="004D6DAB" w:rsidRDefault="00627398" w:rsidP="59276760">
            <w:pPr>
              <w:rPr>
                <w:sz w:val="22"/>
                <w:szCs w:val="22"/>
              </w:rPr>
            </w:pPr>
          </w:p>
        </w:tc>
      </w:tr>
      <w:tr w:rsidR="00627398" w:rsidRPr="004D6DAB" w14:paraId="5CDBC4C9" w14:textId="77777777" w:rsidTr="59276760">
        <w:tc>
          <w:tcPr>
            <w:tcW w:w="10008" w:type="dxa"/>
            <w:shd w:val="clear" w:color="auto" w:fill="FFFFFF" w:themeFill="background1"/>
          </w:tcPr>
          <w:p w14:paraId="2F88588D" w14:textId="77777777" w:rsidR="00627398" w:rsidRPr="004D6DAB" w:rsidRDefault="00627398" w:rsidP="001B235F">
            <w:pPr>
              <w:pStyle w:val="Nagwek1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Laboratorium</w:t>
            </w:r>
          </w:p>
        </w:tc>
      </w:tr>
      <w:tr w:rsidR="00627398" w:rsidRPr="004D6DAB" w14:paraId="5A3E8C10" w14:textId="77777777" w:rsidTr="59276760">
        <w:tc>
          <w:tcPr>
            <w:tcW w:w="10008" w:type="dxa"/>
          </w:tcPr>
          <w:p w14:paraId="656EBEC6" w14:textId="016198BF" w:rsidR="00627398" w:rsidRPr="004D6DAB" w:rsidRDefault="71E75E9D" w:rsidP="59276760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Początkowe zajęcia nawiązują do poprzednich dwóch semestrów z zakresu grafiki komputerowej. Studenci przygotowują modele oraz środowisko w celu  zaimplementowania ich do silnika graficznego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Unreal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Engine. Bazując na oprogramowaniu silnika graficznego studenci testują możliwości silnika oraz jego wydajność pod kątem prędkości odtwarzania w trybie rzeczywistym oraz jakości uzyskanych efektów wizualnych. Kolejnym etapem pracy jest stworzenie relacji pomiędzy obiektami, wykorzystanie fizyki ciał stałych i sprężystych oraz wzajemnej interakcji obiektów. Końcowym etapem zajęć laboratoryjnych jest stworzenie gry komputerowej bądź  wizualizacji z zastosowaniem technologii wirtualnej rzeczywistości. </w:t>
            </w:r>
          </w:p>
          <w:p w14:paraId="622AC41D" w14:textId="5CA755AA" w:rsidR="00627398" w:rsidRPr="004D6DAB" w:rsidRDefault="71E75E9D" w:rsidP="59276760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 xml:space="preserve">Podczas zajęć studenci wykorzystują  nabyta wcześniej wiedzę z dziedziny grafiki komputerowej , animacji 3d , oraz podstawowych zasad fizyki . Wykonane projekty maja odzwierciedlenie w rzeczywistym , naturalnym poruszaniu się przedmiotów , obiektów , postaci z zachowaniem rzeczywistej fizyki uwzględniając masę ,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cie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żar , sprężystość  obiektów będących składową projektu.</w:t>
            </w:r>
          </w:p>
          <w:p w14:paraId="28AD7AD4" w14:textId="01A9B4D0" w:rsidR="00627398" w:rsidRPr="004D6DAB" w:rsidRDefault="00627398" w:rsidP="59276760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366AFB59" w14:textId="69B8EB3D" w:rsidR="00627398" w:rsidRPr="004D6DAB" w:rsidRDefault="00627398" w:rsidP="59276760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0562CB0E" w14:textId="1E7704B6" w:rsidR="00627398" w:rsidRPr="004D6DAB" w:rsidRDefault="0DF77382" w:rsidP="59276760"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Projekt dotyczy wykonania gry komputerowej , z wykorzystaniem środowiska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Unreal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, Unity . Na początek studenci zobowiązani są do wykonania scenariusza gry , uwzględniając podział ról zespołu , ilość osób w zespole projektowym oraz przewidywany czas pracy konieczny na ukończenie projektu z uwzględnieniem technik projektowania bazujących na metodologii AGILE. Scenariusz gry ( wstępny projekt) określa także rodzaj gry  , a także metodę programowania  oraz rodzaj użytego  silnika graficznego . Projekt gry ma określone przez prowadzącego założenia dotyczące zastosowania w projekcie fizyki ciał sprężystych oraz sztywnych , w celu wykonania naturalnych kolizji obiektów , obliczanych w trybie rzeczywistym</w:t>
            </w:r>
          </w:p>
        </w:tc>
      </w:tr>
    </w:tbl>
    <w:p w14:paraId="34CE0A41" w14:textId="77777777" w:rsidR="00627398" w:rsidRPr="004D6DAB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62EBF3C5" w14:textId="77777777" w:rsidR="00505FE4" w:rsidRPr="004D6DAB" w:rsidRDefault="00505FE4" w:rsidP="00505FE4">
      <w:pPr>
        <w:rPr>
          <w:sz w:val="22"/>
          <w:szCs w:val="22"/>
        </w:rPr>
      </w:pPr>
    </w:p>
    <w:p w14:paraId="6D98A12B" w14:textId="77777777" w:rsidR="00505FE4" w:rsidRPr="004D6DAB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3C7C4C" w14:paraId="3FC8FA8B" w14:textId="77777777" w:rsidTr="59276760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027E" w14:textId="77777777" w:rsidR="00505FE4" w:rsidRPr="004D6DAB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2D6B56" w14:textId="7499ACFF" w:rsidR="00505FE4" w:rsidRPr="004D6DAB" w:rsidRDefault="0BB04CB5" w:rsidP="59276760">
            <w:pPr>
              <w:pStyle w:val="Akapitzlist"/>
              <w:numPr>
                <w:ilvl w:val="0"/>
                <w:numId w:val="4"/>
              </w:numPr>
              <w:ind w:left="38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3DS Max czarna księga animatora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Autodesk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</w:p>
          <w:p w14:paraId="69E8159E" w14:textId="20F4C7A5" w:rsidR="00505FE4" w:rsidRPr="004D6DAB" w:rsidRDefault="0BB04CB5" w:rsidP="59276760">
            <w:pPr>
              <w:pStyle w:val="Akapitzlist"/>
              <w:numPr>
                <w:ilvl w:val="0"/>
                <w:numId w:val="4"/>
              </w:numPr>
              <w:ind w:left="38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3DS max 4 techniki modelowania Biblia Kelly L, </w:t>
            </w:r>
          </w:p>
          <w:p w14:paraId="71BE2267" w14:textId="45351123" w:rsidR="00505FE4" w:rsidRPr="004D6DAB" w:rsidRDefault="0BB04CB5" w:rsidP="59276760">
            <w:pPr>
              <w:pStyle w:val="Akapitzlist"/>
              <w:numPr>
                <w:ilvl w:val="0"/>
                <w:numId w:val="4"/>
              </w:numPr>
              <w:ind w:left="387"/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  <w:lang w:val="en-GB"/>
              </w:rPr>
              <w:t xml:space="preserve">Augmented Reality Kipper, Greg / Rampolla, Joseph   Syngress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  <w:lang w:val="en-GB"/>
              </w:rPr>
              <w:t>Media,U.S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3A30FA5" w14:textId="1B2D1311" w:rsidR="00505FE4" w:rsidRPr="004D6DAB" w:rsidRDefault="0BB04CB5" w:rsidP="59276760">
            <w:pPr>
              <w:pStyle w:val="Akapitzlist"/>
              <w:numPr>
                <w:ilvl w:val="0"/>
                <w:numId w:val="4"/>
              </w:numPr>
              <w:ind w:left="387"/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  <w:lang w:val="en-GB"/>
              </w:rPr>
              <w:t>Unreal Engine 4 Game Development in 24 Hours, Sams Teach Yourself</w:t>
            </w:r>
          </w:p>
          <w:p w14:paraId="08E78286" w14:textId="35F53D64" w:rsidR="00505FE4" w:rsidRPr="004D6DAB" w:rsidRDefault="00505FE4" w:rsidP="59276760">
            <w:pPr>
              <w:rPr>
                <w:sz w:val="22"/>
                <w:szCs w:val="22"/>
                <w:lang w:val="en-US"/>
              </w:rPr>
            </w:pPr>
          </w:p>
        </w:tc>
      </w:tr>
      <w:tr w:rsidR="00505FE4" w:rsidRPr="004D6DAB" w14:paraId="2B8E2863" w14:textId="77777777" w:rsidTr="59276760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74EE" w14:textId="77777777" w:rsidR="00505FE4" w:rsidRPr="004D6DAB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291BC" w14:textId="3842BA80" w:rsidR="00505FE4" w:rsidRPr="004D6DAB" w:rsidRDefault="0E244F9F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1.Unity Przewodnik projektanta gier - Mike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Geig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- akademicki podręcznik</w:t>
            </w:r>
          </w:p>
          <w:p w14:paraId="2946DB82" w14:textId="11F69D63" w:rsidR="00505FE4" w:rsidRPr="004D6DAB" w:rsidRDefault="00505FE4" w:rsidP="59276760">
            <w:pPr>
              <w:jc w:val="both"/>
              <w:rPr>
                <w:sz w:val="22"/>
                <w:szCs w:val="22"/>
              </w:rPr>
            </w:pPr>
          </w:p>
        </w:tc>
      </w:tr>
      <w:tr w:rsidR="000A341B" w:rsidRPr="004D6DAB" w14:paraId="32C7FCC4" w14:textId="77777777" w:rsidTr="59276760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32E2" w14:textId="77777777" w:rsidR="000A341B" w:rsidRPr="004D6DAB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0E65BA" w14:textId="7F8DCB5D" w:rsidR="000A341B" w:rsidRPr="004D6DAB" w:rsidRDefault="0720AD57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Wykład z prezentacją multimedialną, ćwiczenia laboratoryjne, prezentacje projektów i dyskusja.</w:t>
            </w:r>
          </w:p>
          <w:p w14:paraId="61106916" w14:textId="70EC3553" w:rsidR="000A341B" w:rsidRPr="004D6DAB" w:rsidRDefault="000A341B" w:rsidP="59276760">
            <w:pPr>
              <w:ind w:left="72"/>
              <w:jc w:val="both"/>
              <w:rPr>
                <w:sz w:val="22"/>
                <w:szCs w:val="22"/>
              </w:rPr>
            </w:pPr>
          </w:p>
        </w:tc>
      </w:tr>
      <w:tr w:rsidR="000A341B" w:rsidRPr="004D6DAB" w14:paraId="06A03234" w14:textId="77777777" w:rsidTr="59276760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1A9C03D" w14:textId="77777777" w:rsidR="000A341B" w:rsidRPr="004D6DAB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A2FE90" w14:textId="77777777" w:rsidR="000A341B" w:rsidRPr="004D6DAB" w:rsidRDefault="000A341B" w:rsidP="001327B3">
            <w:pPr>
              <w:ind w:left="72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Nie dotyczy</w:t>
            </w:r>
          </w:p>
        </w:tc>
      </w:tr>
    </w:tbl>
    <w:p w14:paraId="18F9DFF4" w14:textId="77777777" w:rsidR="00505FE4" w:rsidRPr="004D6DAB" w:rsidRDefault="00505FE4" w:rsidP="00505FE4">
      <w:pPr>
        <w:rPr>
          <w:sz w:val="22"/>
          <w:szCs w:val="22"/>
        </w:rPr>
      </w:pPr>
      <w:r w:rsidRPr="004D6DAB">
        <w:rPr>
          <w:sz w:val="22"/>
          <w:szCs w:val="22"/>
        </w:rPr>
        <w:t>* Literatura może być zmieniona po akceptacji Dyrektora Instytutu</w:t>
      </w:r>
    </w:p>
    <w:p w14:paraId="61CDCEAD" w14:textId="77777777" w:rsidR="00854C4D" w:rsidRPr="004D6DAB" w:rsidRDefault="00854C4D" w:rsidP="00505FE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54C4D" w:rsidRPr="004D6DAB" w14:paraId="6CCC8858" w14:textId="77777777" w:rsidTr="5927676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B9E253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</w:p>
          <w:p w14:paraId="4BF8B344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Nr efektu uczenia się/grupy efektów</w:t>
            </w:r>
            <w:r w:rsidRPr="004D6DAB">
              <w:rPr>
                <w:sz w:val="22"/>
                <w:szCs w:val="22"/>
              </w:rPr>
              <w:br/>
            </w:r>
          </w:p>
        </w:tc>
      </w:tr>
      <w:tr w:rsidR="00854C4D" w:rsidRPr="004D6DAB" w14:paraId="6C4278A9" w14:textId="77777777" w:rsidTr="5927676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D7E260" w14:textId="77777777" w:rsidR="00854C4D" w:rsidRPr="004D6DAB" w:rsidRDefault="00854C4D" w:rsidP="001B235F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Egzamin końcowy z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1F2FA92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01-9,11</w:t>
            </w:r>
          </w:p>
        </w:tc>
      </w:tr>
      <w:tr w:rsidR="00854C4D" w:rsidRPr="004D6DAB" w14:paraId="2CFB3E7E" w14:textId="77777777" w:rsidTr="59276760">
        <w:tc>
          <w:tcPr>
            <w:tcW w:w="8208" w:type="dxa"/>
            <w:gridSpan w:val="2"/>
            <w:vAlign w:val="center"/>
          </w:tcPr>
          <w:p w14:paraId="6C96F8DD" w14:textId="77777777" w:rsidR="00854C4D" w:rsidRPr="004D6DAB" w:rsidRDefault="00854C4D" w:rsidP="001B235F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Laboratorium – sprawozdania/uzupełnienie pkt.</w:t>
            </w:r>
          </w:p>
        </w:tc>
        <w:tc>
          <w:tcPr>
            <w:tcW w:w="1800" w:type="dxa"/>
            <w:vAlign w:val="center"/>
          </w:tcPr>
          <w:p w14:paraId="368215E2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09</w:t>
            </w:r>
          </w:p>
        </w:tc>
      </w:tr>
      <w:tr w:rsidR="00854C4D" w:rsidRPr="004D6DAB" w14:paraId="7A7F61E5" w14:textId="77777777" w:rsidTr="59276760">
        <w:tc>
          <w:tcPr>
            <w:tcW w:w="8208" w:type="dxa"/>
            <w:gridSpan w:val="2"/>
            <w:vAlign w:val="center"/>
          </w:tcPr>
          <w:p w14:paraId="4F27707D" w14:textId="77777777" w:rsidR="00854C4D" w:rsidRPr="004D6DAB" w:rsidRDefault="00854C4D" w:rsidP="001B235F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Laboratorium – weryfikacja wiedzy podczas zajęć – ocena ustna</w:t>
            </w:r>
          </w:p>
        </w:tc>
        <w:tc>
          <w:tcPr>
            <w:tcW w:w="1800" w:type="dxa"/>
            <w:vAlign w:val="center"/>
          </w:tcPr>
          <w:p w14:paraId="3C272738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04-11</w:t>
            </w:r>
          </w:p>
        </w:tc>
      </w:tr>
      <w:tr w:rsidR="00854C4D" w:rsidRPr="004D6DAB" w14:paraId="5A085813" w14:textId="77777777" w:rsidTr="59276760">
        <w:tc>
          <w:tcPr>
            <w:tcW w:w="8208" w:type="dxa"/>
            <w:gridSpan w:val="2"/>
            <w:vAlign w:val="center"/>
          </w:tcPr>
          <w:p w14:paraId="5607BB1F" w14:textId="77777777" w:rsidR="00854C4D" w:rsidRPr="004D6DAB" w:rsidRDefault="00854C4D" w:rsidP="001B235F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Laboratorium – kolokwium końcowe</w:t>
            </w:r>
          </w:p>
        </w:tc>
        <w:tc>
          <w:tcPr>
            <w:tcW w:w="1800" w:type="dxa"/>
            <w:vAlign w:val="center"/>
          </w:tcPr>
          <w:p w14:paraId="7431F41D" w14:textId="77777777" w:rsidR="00854C4D" w:rsidRPr="004D6DAB" w:rsidRDefault="00854C4D" w:rsidP="001B235F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01-09</w:t>
            </w:r>
          </w:p>
        </w:tc>
      </w:tr>
      <w:tr w:rsidR="00854C4D" w:rsidRPr="004D6DAB" w14:paraId="49AE8661" w14:textId="77777777" w:rsidTr="59276760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854C4D" w:rsidRPr="004D6DAB" w:rsidRDefault="00854C4D" w:rsidP="001B235F">
            <w:pPr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73A8F73" w14:textId="1D3CC69B" w:rsidR="00854C4D" w:rsidRPr="004D6DAB" w:rsidRDefault="75CB0F36" w:rsidP="59276760">
            <w:pPr>
              <w:rPr>
                <w:rFonts w:eastAsia="Calibri"/>
                <w:sz w:val="22"/>
                <w:szCs w:val="22"/>
              </w:rPr>
            </w:pPr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Projekt zaliczeniowy w postaci gry, bądź wizualizacji przestrzennej bazującej na silniku graficznym </w:t>
            </w:r>
            <w:proofErr w:type="spellStart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>Unreal</w:t>
            </w:r>
            <w:proofErr w:type="spellEnd"/>
            <w:r w:rsidRPr="004D6DAB">
              <w:rPr>
                <w:rFonts w:eastAsia="Calibri"/>
                <w:color w:val="000000" w:themeColor="text1"/>
                <w:sz w:val="24"/>
                <w:szCs w:val="24"/>
              </w:rPr>
              <w:t xml:space="preserve"> Engine 4. Stworzenie środowiska, wygenerowanie obiektów oraz interakcji pomiędzy nimi. Możliwość pracy zespołowej, w zależności od założeń projektowych i wielkości zadania projektowego. Zaliczenie zadania realizowanego etapami, poparte dyskusją dotyczącą zakończonej części zadania. Zakres wiedzy przekazany podczas wykładu stanowi 50 %. Implementacji projektu na urządzenia mobilne.  Zaliczenie części laboratoryjnej polega na przedstawieniu przez studenta podczas dyskusji z prowadzącym umiejętności modelowania i projektowania fizyki ciał, z wykorzystaniem oprogramowania 3ds max .</w:t>
            </w:r>
          </w:p>
          <w:p w14:paraId="1AA3ED7B" w14:textId="26645B17" w:rsidR="00854C4D" w:rsidRPr="004D6DAB" w:rsidRDefault="00854C4D" w:rsidP="59276760">
            <w:pPr>
              <w:rPr>
                <w:sz w:val="22"/>
                <w:szCs w:val="22"/>
              </w:rPr>
            </w:pPr>
          </w:p>
        </w:tc>
      </w:tr>
    </w:tbl>
    <w:p w14:paraId="23DE523C" w14:textId="77777777" w:rsidR="00854C4D" w:rsidRPr="004D6DAB" w:rsidRDefault="00854C4D" w:rsidP="00505FE4">
      <w:pPr>
        <w:rPr>
          <w:sz w:val="22"/>
          <w:szCs w:val="22"/>
        </w:rPr>
      </w:pPr>
    </w:p>
    <w:p w14:paraId="52E56223" w14:textId="77777777" w:rsidR="00505FE4" w:rsidRPr="004D6DAB" w:rsidRDefault="00505FE4" w:rsidP="00505FE4">
      <w:pPr>
        <w:rPr>
          <w:sz w:val="22"/>
          <w:szCs w:val="22"/>
        </w:rPr>
      </w:pPr>
    </w:p>
    <w:p w14:paraId="07547A01" w14:textId="77777777" w:rsidR="00505FE4" w:rsidRPr="004D6DAB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31"/>
        <w:gridCol w:w="1409"/>
        <w:gridCol w:w="1642"/>
        <w:gridCol w:w="2558"/>
      </w:tblGrid>
      <w:tr w:rsidR="00505FE4" w:rsidRPr="004D6DAB" w14:paraId="38568C79" w14:textId="77777777" w:rsidTr="59276760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43CB0F" w14:textId="77777777" w:rsidR="00505FE4" w:rsidRPr="004D6DAB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  <w:p w14:paraId="126EAFC7" w14:textId="77777777" w:rsidR="00505FE4" w:rsidRPr="004D6DAB" w:rsidRDefault="00505FE4" w:rsidP="00F77DC4">
            <w:pPr>
              <w:jc w:val="center"/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NAKŁAD PRACY STUDENTA</w:t>
            </w:r>
          </w:p>
          <w:p w14:paraId="07459315" w14:textId="77777777" w:rsidR="00505FE4" w:rsidRPr="004D6DAB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5FE4" w:rsidRPr="004D6DAB" w14:paraId="736598F8" w14:textId="77777777" w:rsidTr="59276760">
        <w:trPr>
          <w:trHeight w:val="263"/>
        </w:trPr>
        <w:tc>
          <w:tcPr>
            <w:tcW w:w="226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37F28F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1A75116E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8241C73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Liczba godzin  </w:t>
            </w:r>
          </w:p>
        </w:tc>
      </w:tr>
      <w:tr w:rsidR="00505FE4" w:rsidRPr="004D6DAB" w14:paraId="511DD4EF" w14:textId="77777777" w:rsidTr="59276760">
        <w:trPr>
          <w:trHeight w:val="262"/>
        </w:trPr>
        <w:tc>
          <w:tcPr>
            <w:tcW w:w="0" w:type="auto"/>
            <w:vMerge/>
            <w:vAlign w:val="center"/>
            <w:hideMark/>
          </w:tcPr>
          <w:p w14:paraId="6DFB9E20" w14:textId="77777777" w:rsidR="00505FE4" w:rsidRPr="004D6DAB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1F31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00BA" w14:textId="77777777" w:rsidR="00505FE4" w:rsidRPr="004D6DAB" w:rsidRDefault="00505FE4" w:rsidP="00F77DC4">
            <w:pPr>
              <w:jc w:val="center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W tym zajęcia powiązane </w:t>
            </w:r>
            <w:r w:rsidRPr="004D6DA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E71CDB8" w14:textId="77777777" w:rsidR="00505FE4" w:rsidRPr="004D6DAB" w:rsidRDefault="00505FE4" w:rsidP="00F77DC4">
            <w:pPr>
              <w:jc w:val="center"/>
              <w:rPr>
                <w:color w:val="FF0000"/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W tym udział w zajęciach przeprowadzanych z wykorzystaniem metod i</w:t>
            </w:r>
            <w:r w:rsidR="00A4490B" w:rsidRPr="004D6DAB">
              <w:rPr>
                <w:sz w:val="22"/>
                <w:szCs w:val="22"/>
              </w:rPr>
              <w:t> </w:t>
            </w:r>
            <w:r w:rsidRPr="004D6DAB">
              <w:rPr>
                <w:sz w:val="22"/>
                <w:szCs w:val="22"/>
              </w:rPr>
              <w:t>technik kształcenia na odległość</w:t>
            </w:r>
          </w:p>
        </w:tc>
      </w:tr>
      <w:tr w:rsidR="00503C99" w:rsidRPr="004D6DAB" w14:paraId="1BA7AB84" w14:textId="77777777" w:rsidTr="59276760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C869" w14:textId="77777777" w:rsidR="00503C99" w:rsidRPr="004D6DAB" w:rsidRDefault="00503C99" w:rsidP="00503C99">
            <w:pPr>
              <w:spacing w:before="60" w:after="6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Udział w wykładach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C380" w14:textId="63CA4280" w:rsidR="00503C99" w:rsidRPr="004D6DAB" w:rsidRDefault="00503C99" w:rsidP="00503C99">
            <w:pPr>
              <w:jc w:val="center"/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9E56" w14:textId="77777777" w:rsidR="00503C99" w:rsidRPr="004D6DAB" w:rsidRDefault="00503C99" w:rsidP="00503C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871BC" w14:textId="77777777" w:rsidR="00503C99" w:rsidRPr="004D6DAB" w:rsidRDefault="00503C99" w:rsidP="00503C99">
            <w:pPr>
              <w:jc w:val="center"/>
              <w:rPr>
                <w:sz w:val="22"/>
                <w:szCs w:val="22"/>
              </w:rPr>
            </w:pPr>
          </w:p>
        </w:tc>
      </w:tr>
      <w:tr w:rsidR="00503C99" w:rsidRPr="004D6DAB" w14:paraId="21D1763C" w14:textId="77777777" w:rsidTr="59276760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4D0A" w14:textId="77777777" w:rsidR="00503C99" w:rsidRPr="004D6DAB" w:rsidRDefault="00503C99" w:rsidP="00503C99">
            <w:pPr>
              <w:spacing w:before="60" w:after="60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E71A" w14:textId="2423965F" w:rsidR="00503C99" w:rsidRPr="004D6DAB" w:rsidRDefault="00503C99" w:rsidP="00503C99">
            <w:pPr>
              <w:jc w:val="center"/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503C99" w:rsidRPr="004D6DAB" w:rsidRDefault="00503C99" w:rsidP="00503C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610EB" w14:textId="77777777" w:rsidR="00503C99" w:rsidRPr="004D6DAB" w:rsidRDefault="00503C99" w:rsidP="00503C99">
            <w:pPr>
              <w:jc w:val="center"/>
              <w:rPr>
                <w:sz w:val="22"/>
                <w:szCs w:val="22"/>
              </w:rPr>
            </w:pPr>
          </w:p>
        </w:tc>
      </w:tr>
      <w:tr w:rsidR="00503C99" w:rsidRPr="004D6DAB" w14:paraId="5C9A1FF1" w14:textId="77777777" w:rsidTr="59276760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A852" w14:textId="77777777" w:rsidR="00503C99" w:rsidRPr="004D6DAB" w:rsidRDefault="00503C99" w:rsidP="00503C99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D6DAB">
              <w:rPr>
                <w:sz w:val="22"/>
                <w:szCs w:val="22"/>
              </w:rPr>
              <w:t>Udział w ćwiczeniach audytoryjnych</w:t>
            </w:r>
            <w:r w:rsidRPr="004D6DAB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0F80" w14:textId="04F31FC4" w:rsidR="00503C99" w:rsidRPr="004D6DAB" w:rsidRDefault="00503C99" w:rsidP="00503C99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577D" w14:textId="6A13B009" w:rsidR="00503C99" w:rsidRPr="004D6DAB" w:rsidRDefault="00503C99" w:rsidP="00503C99">
            <w:pPr>
              <w:jc w:val="center"/>
            </w:pPr>
            <w:r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805D2" w14:textId="77777777" w:rsidR="00503C99" w:rsidRPr="004D6DAB" w:rsidRDefault="00503C99" w:rsidP="00503C99">
            <w:pPr>
              <w:jc w:val="center"/>
              <w:rPr>
                <w:sz w:val="22"/>
                <w:szCs w:val="22"/>
              </w:rPr>
            </w:pPr>
          </w:p>
        </w:tc>
      </w:tr>
      <w:tr w:rsidR="00503C99" w:rsidRPr="004D6DAB" w14:paraId="3602B305" w14:textId="77777777" w:rsidTr="59276760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24E3" w14:textId="77777777" w:rsidR="00503C99" w:rsidRPr="004D6DAB" w:rsidRDefault="00503C99" w:rsidP="00503C9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35C2" w14:textId="381E7A30" w:rsidR="00503C99" w:rsidRPr="004D6DAB" w:rsidRDefault="00503C99" w:rsidP="00503C99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C845" w14:textId="30725557" w:rsidR="00503C99" w:rsidRPr="004D6DAB" w:rsidRDefault="00503C99" w:rsidP="00503C99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40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29E8" w14:textId="77777777" w:rsidR="00503C99" w:rsidRPr="004D6DAB" w:rsidRDefault="00503C99" w:rsidP="00503C99">
            <w:pPr>
              <w:jc w:val="center"/>
              <w:rPr>
                <w:sz w:val="22"/>
                <w:szCs w:val="22"/>
              </w:rPr>
            </w:pPr>
          </w:p>
        </w:tc>
      </w:tr>
      <w:tr w:rsidR="00503C99" w:rsidRPr="004D6DAB" w14:paraId="3B88CF29" w14:textId="77777777" w:rsidTr="59276760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BCB1" w14:textId="77777777" w:rsidR="00503C99" w:rsidRPr="004D6DAB" w:rsidRDefault="00503C99" w:rsidP="00503C9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Przygotowanie projektu / eseju / itp.</w:t>
            </w:r>
            <w:r w:rsidRPr="004D6DA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4B86" w14:textId="044257BC" w:rsidR="00503C99" w:rsidRPr="004D6DAB" w:rsidRDefault="00503C99" w:rsidP="00503C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5F2" w14:textId="2D40BE27" w:rsidR="00503C99" w:rsidRPr="004D6DAB" w:rsidRDefault="00503C99" w:rsidP="00503C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AD66" w14:textId="77777777" w:rsidR="00503C99" w:rsidRPr="004D6DAB" w:rsidRDefault="00503C99" w:rsidP="00503C99">
            <w:pPr>
              <w:jc w:val="center"/>
              <w:rPr>
                <w:sz w:val="22"/>
                <w:szCs w:val="22"/>
              </w:rPr>
            </w:pPr>
          </w:p>
        </w:tc>
      </w:tr>
      <w:tr w:rsidR="00503C99" w:rsidRPr="004D6DAB" w14:paraId="4EBFD7E2" w14:textId="77777777" w:rsidTr="59276760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EA12" w14:textId="77777777" w:rsidR="00503C99" w:rsidRPr="004D6DAB" w:rsidRDefault="00503C99" w:rsidP="00503C9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1722" w14:textId="275229A0" w:rsidR="00503C99" w:rsidRPr="004D6DAB" w:rsidRDefault="00503C99" w:rsidP="00503C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9076" w14:textId="77777777" w:rsidR="00503C99" w:rsidRPr="004D6DAB" w:rsidRDefault="00503C99" w:rsidP="00503C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226A1" w14:textId="77777777" w:rsidR="00503C99" w:rsidRPr="004D6DAB" w:rsidRDefault="00503C99" w:rsidP="00503C99">
            <w:pPr>
              <w:jc w:val="center"/>
              <w:rPr>
                <w:sz w:val="22"/>
                <w:szCs w:val="22"/>
              </w:rPr>
            </w:pPr>
          </w:p>
        </w:tc>
      </w:tr>
      <w:tr w:rsidR="00503C99" w:rsidRPr="004D6DAB" w14:paraId="36980BC5" w14:textId="77777777" w:rsidTr="59276760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8E96" w14:textId="77777777" w:rsidR="00503C99" w:rsidRPr="004D6DAB" w:rsidRDefault="00503C99" w:rsidP="00503C9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476B98B6" w:rsidR="00503C99" w:rsidRPr="004D6DAB" w:rsidRDefault="00503C99" w:rsidP="00503C99">
            <w:pPr>
              <w:jc w:val="center"/>
              <w:rPr>
                <w:sz w:val="24"/>
                <w:szCs w:val="24"/>
              </w:rPr>
            </w:pPr>
            <w:r w:rsidRPr="00D65868">
              <w:rPr>
                <w:rFonts w:asciiTheme="minorHAnsi" w:hAnsiTheme="minorHAnsi" w:cs="Arial Narrow"/>
                <w:sz w:val="24"/>
                <w:szCs w:val="24"/>
              </w:rPr>
              <w:t>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3B2" w14:textId="77777777" w:rsidR="00503C99" w:rsidRPr="004D6DAB" w:rsidRDefault="00503C99" w:rsidP="00503C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4B5B7" w14:textId="77777777" w:rsidR="00503C99" w:rsidRPr="004D6DAB" w:rsidRDefault="00503C99" w:rsidP="00503C99">
            <w:pPr>
              <w:jc w:val="center"/>
              <w:rPr>
                <w:sz w:val="22"/>
                <w:szCs w:val="22"/>
              </w:rPr>
            </w:pPr>
          </w:p>
        </w:tc>
      </w:tr>
      <w:tr w:rsidR="00503C99" w:rsidRPr="004D6DAB" w14:paraId="6AE50171" w14:textId="77777777" w:rsidTr="59276760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7D00" w14:textId="77777777" w:rsidR="00503C99" w:rsidRPr="004D6DAB" w:rsidRDefault="00503C99" w:rsidP="00503C9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Inne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659BDAEE" w:rsidR="00503C99" w:rsidRPr="004D6DAB" w:rsidRDefault="00503C99" w:rsidP="00503C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4FF1" w14:textId="77777777" w:rsidR="00503C99" w:rsidRPr="004D6DAB" w:rsidRDefault="00503C99" w:rsidP="00503C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BF0D7D" w14:textId="77777777" w:rsidR="00503C99" w:rsidRPr="004D6DAB" w:rsidRDefault="00503C99" w:rsidP="00503C99">
            <w:pPr>
              <w:jc w:val="center"/>
              <w:rPr>
                <w:sz w:val="22"/>
                <w:szCs w:val="22"/>
              </w:rPr>
            </w:pPr>
          </w:p>
        </w:tc>
      </w:tr>
      <w:tr w:rsidR="00503C99" w:rsidRPr="004D6DAB" w14:paraId="3A408C85" w14:textId="77777777" w:rsidTr="59276760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42A1" w14:textId="77777777" w:rsidR="00503C99" w:rsidRPr="004D6DAB" w:rsidRDefault="00503C99" w:rsidP="00503C99">
            <w:pPr>
              <w:spacing w:before="60" w:after="60"/>
              <w:rPr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6128" w14:textId="57EBD3BE" w:rsidR="00503C99" w:rsidRPr="004D6DAB" w:rsidRDefault="00503C99" w:rsidP="00503C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77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2D0C" w14:textId="4AAA3591" w:rsidR="00503C99" w:rsidRPr="004D6DAB" w:rsidRDefault="00503C99" w:rsidP="00503C99">
            <w:pPr>
              <w:spacing w:before="60" w:after="60"/>
              <w:jc w:val="center"/>
            </w:pPr>
            <w:r>
              <w:rPr>
                <w:rFonts w:asciiTheme="minorHAnsi" w:hAnsiTheme="minorHAnsi" w:cs="Arial Narrow"/>
                <w:sz w:val="24"/>
                <w:szCs w:val="24"/>
              </w:rPr>
              <w:t>5</w:t>
            </w:r>
            <w:r w:rsidRPr="00D65868">
              <w:rPr>
                <w:rFonts w:asciiTheme="minorHAnsi" w:hAnsiTheme="minorHAnsi" w:cs="Arial Narrow"/>
                <w:sz w:val="24"/>
                <w:szCs w:val="24"/>
              </w:rPr>
              <w:t>5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2F1B3" w14:textId="77777777" w:rsidR="00503C99" w:rsidRPr="004D6DAB" w:rsidRDefault="00503C99" w:rsidP="00503C9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C3712" w:rsidRPr="004D6DAB" w14:paraId="44B46C00" w14:textId="77777777" w:rsidTr="59276760">
        <w:trPr>
          <w:trHeight w:val="236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C3CE7" w14:textId="77777777" w:rsidR="00DC3712" w:rsidRPr="004D6DAB" w:rsidRDefault="00DC3712" w:rsidP="00F77DC4">
            <w:pPr>
              <w:spacing w:before="60" w:after="60"/>
              <w:rPr>
                <w:b/>
                <w:sz w:val="22"/>
                <w:szCs w:val="22"/>
              </w:rPr>
            </w:pPr>
            <w:r w:rsidRPr="004D6DA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D779C54" w14:textId="0649001F" w:rsidR="00DC3712" w:rsidRPr="004D6DAB" w:rsidRDefault="2271E5A8" w:rsidP="5927676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D6DAB">
              <w:rPr>
                <w:b/>
                <w:bCs/>
                <w:sz w:val="24"/>
                <w:szCs w:val="24"/>
              </w:rPr>
              <w:t>3</w:t>
            </w:r>
            <w:r w:rsidR="381E0A92" w:rsidRPr="004D6DAB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DC3712" w:rsidRPr="004D6DAB" w14:paraId="56E7A67B" w14:textId="77777777" w:rsidTr="59276760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F24B8" w14:textId="77777777" w:rsidR="00DC3712" w:rsidRPr="004D6DAB" w:rsidRDefault="00DC3712" w:rsidP="00F77DC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D6DA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36D8236" w14:textId="6BB7E2C5" w:rsidR="00DC3712" w:rsidRPr="004D6DAB" w:rsidRDefault="381E0A92" w:rsidP="5927676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D6DAB">
              <w:rPr>
                <w:b/>
                <w:bCs/>
                <w:sz w:val="24"/>
                <w:szCs w:val="24"/>
              </w:rPr>
              <w:t>2,</w:t>
            </w:r>
            <w:r w:rsidR="00503C99">
              <w:rPr>
                <w:b/>
                <w:bCs/>
                <w:sz w:val="24"/>
                <w:szCs w:val="24"/>
              </w:rPr>
              <w:t>1</w:t>
            </w:r>
            <w:r w:rsidR="0AAE3B9F" w:rsidRPr="004D6DAB">
              <w:rPr>
                <w:b/>
                <w:bCs/>
                <w:sz w:val="24"/>
                <w:szCs w:val="24"/>
              </w:rPr>
              <w:t xml:space="preserve"> </w:t>
            </w:r>
            <w:r w:rsidRPr="004D6DAB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DC3712" w:rsidRPr="004D6DAB" w14:paraId="3999A1F0" w14:textId="77777777" w:rsidTr="59276760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BBD9A" w14:textId="77777777" w:rsidR="00DC3712" w:rsidRPr="004D6DAB" w:rsidRDefault="00DC3712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4D6DAB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F2C34E" w14:textId="77777777" w:rsidR="00DC3712" w:rsidRPr="004D6DAB" w:rsidRDefault="00DC3712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C3712" w:rsidRPr="004D6DAB" w14:paraId="79E0A2AB" w14:textId="77777777" w:rsidTr="59276760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C2D0A61" w14:textId="77777777" w:rsidR="00DC3712" w:rsidRPr="004D6DAB" w:rsidRDefault="00DC3712" w:rsidP="00F77DC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D6DAB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6783D8E" w14:textId="12D64BA3" w:rsidR="00DC3712" w:rsidRPr="004D6DAB" w:rsidRDefault="698BAE45" w:rsidP="5927676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D6DAB">
              <w:t>32</w:t>
            </w:r>
            <w:r w:rsidR="00DC3712" w:rsidRPr="004D6DAB">
              <w:br/>
            </w:r>
            <w:r w:rsidR="65B3CAA4" w:rsidRPr="004D6DAB">
              <w:rPr>
                <w:b/>
                <w:bCs/>
                <w:sz w:val="24"/>
                <w:szCs w:val="24"/>
              </w:rPr>
              <w:t>1</w:t>
            </w:r>
            <w:r w:rsidR="381E0A92" w:rsidRPr="004D6DAB">
              <w:rPr>
                <w:b/>
                <w:bCs/>
                <w:sz w:val="24"/>
                <w:szCs w:val="24"/>
              </w:rPr>
              <w:t>,2 ECTS</w:t>
            </w:r>
          </w:p>
        </w:tc>
      </w:tr>
    </w:tbl>
    <w:p w14:paraId="680A4E5D" w14:textId="77777777" w:rsidR="00DB50E0" w:rsidRPr="004D6DAB" w:rsidRDefault="00DB50E0" w:rsidP="00505FE4">
      <w:pPr>
        <w:rPr>
          <w:sz w:val="22"/>
          <w:szCs w:val="22"/>
        </w:rPr>
      </w:pPr>
    </w:p>
    <w:sectPr w:rsidR="00DB50E0" w:rsidRPr="004D6DAB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4DBDC" w14:textId="77777777" w:rsidR="00441374" w:rsidRDefault="00441374" w:rsidP="00505FE4">
      <w:r>
        <w:separator/>
      </w:r>
    </w:p>
  </w:endnote>
  <w:endnote w:type="continuationSeparator" w:id="0">
    <w:p w14:paraId="769D0D3C" w14:textId="77777777" w:rsidR="00441374" w:rsidRDefault="00441374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,Arial Narrow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28121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6FEF7D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0BCC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208DF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9219836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D245A" w14:textId="77777777" w:rsidR="00441374" w:rsidRDefault="00441374" w:rsidP="00505FE4">
      <w:r>
        <w:separator/>
      </w:r>
    </w:p>
  </w:footnote>
  <w:footnote w:type="continuationSeparator" w:id="0">
    <w:p w14:paraId="1231BE67" w14:textId="77777777" w:rsidR="00441374" w:rsidRDefault="00441374" w:rsidP="00505FE4">
      <w:r>
        <w:continuationSeparator/>
      </w:r>
    </w:p>
  </w:footnote>
  <w:footnote w:id="1">
    <w:p w14:paraId="10952F69" w14:textId="77777777" w:rsidR="00DC3712" w:rsidRDefault="00DC3712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93374"/>
    <w:multiLevelType w:val="hybridMultilevel"/>
    <w:tmpl w:val="9F8C340A"/>
    <w:lvl w:ilvl="0" w:tplc="D4F077AA">
      <w:start w:val="3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4F862A78">
      <w:start w:val="1"/>
      <w:numFmt w:val="lowerLetter"/>
      <w:lvlText w:val="%2."/>
      <w:lvlJc w:val="left"/>
      <w:pPr>
        <w:ind w:left="1440" w:hanging="360"/>
      </w:pPr>
    </w:lvl>
    <w:lvl w:ilvl="2" w:tplc="AFC0F402">
      <w:start w:val="1"/>
      <w:numFmt w:val="lowerRoman"/>
      <w:lvlText w:val="%3."/>
      <w:lvlJc w:val="right"/>
      <w:pPr>
        <w:ind w:left="2160" w:hanging="180"/>
      </w:pPr>
    </w:lvl>
    <w:lvl w:ilvl="3" w:tplc="727C9302">
      <w:start w:val="1"/>
      <w:numFmt w:val="decimal"/>
      <w:lvlText w:val="%4."/>
      <w:lvlJc w:val="left"/>
      <w:pPr>
        <w:ind w:left="2880" w:hanging="360"/>
      </w:pPr>
    </w:lvl>
    <w:lvl w:ilvl="4" w:tplc="3D52D8FA">
      <w:start w:val="1"/>
      <w:numFmt w:val="lowerLetter"/>
      <w:lvlText w:val="%5."/>
      <w:lvlJc w:val="left"/>
      <w:pPr>
        <w:ind w:left="3600" w:hanging="360"/>
      </w:pPr>
    </w:lvl>
    <w:lvl w:ilvl="5" w:tplc="93B4FF8E">
      <w:start w:val="1"/>
      <w:numFmt w:val="lowerRoman"/>
      <w:lvlText w:val="%6."/>
      <w:lvlJc w:val="right"/>
      <w:pPr>
        <w:ind w:left="4320" w:hanging="180"/>
      </w:pPr>
    </w:lvl>
    <w:lvl w:ilvl="6" w:tplc="6E3A37F6">
      <w:start w:val="1"/>
      <w:numFmt w:val="decimal"/>
      <w:lvlText w:val="%7."/>
      <w:lvlJc w:val="left"/>
      <w:pPr>
        <w:ind w:left="5040" w:hanging="360"/>
      </w:pPr>
    </w:lvl>
    <w:lvl w:ilvl="7" w:tplc="69F4264C">
      <w:start w:val="1"/>
      <w:numFmt w:val="lowerLetter"/>
      <w:lvlText w:val="%8."/>
      <w:lvlJc w:val="left"/>
      <w:pPr>
        <w:ind w:left="5760" w:hanging="360"/>
      </w:pPr>
    </w:lvl>
    <w:lvl w:ilvl="8" w:tplc="8F4017B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3E2B7"/>
    <w:multiLevelType w:val="hybridMultilevel"/>
    <w:tmpl w:val="23B6881C"/>
    <w:lvl w:ilvl="0" w:tplc="20BE59AC">
      <w:start w:val="2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B162882C">
      <w:start w:val="1"/>
      <w:numFmt w:val="lowerLetter"/>
      <w:lvlText w:val="%2."/>
      <w:lvlJc w:val="left"/>
      <w:pPr>
        <w:ind w:left="1440" w:hanging="360"/>
      </w:pPr>
    </w:lvl>
    <w:lvl w:ilvl="2" w:tplc="7BF034B8">
      <w:start w:val="1"/>
      <w:numFmt w:val="lowerRoman"/>
      <w:lvlText w:val="%3."/>
      <w:lvlJc w:val="right"/>
      <w:pPr>
        <w:ind w:left="2160" w:hanging="180"/>
      </w:pPr>
    </w:lvl>
    <w:lvl w:ilvl="3" w:tplc="DCD8E006">
      <w:start w:val="1"/>
      <w:numFmt w:val="decimal"/>
      <w:lvlText w:val="%4."/>
      <w:lvlJc w:val="left"/>
      <w:pPr>
        <w:ind w:left="2880" w:hanging="360"/>
      </w:pPr>
    </w:lvl>
    <w:lvl w:ilvl="4" w:tplc="DD300E50">
      <w:start w:val="1"/>
      <w:numFmt w:val="lowerLetter"/>
      <w:lvlText w:val="%5."/>
      <w:lvlJc w:val="left"/>
      <w:pPr>
        <w:ind w:left="3600" w:hanging="360"/>
      </w:pPr>
    </w:lvl>
    <w:lvl w:ilvl="5" w:tplc="834A3ECC">
      <w:start w:val="1"/>
      <w:numFmt w:val="lowerRoman"/>
      <w:lvlText w:val="%6."/>
      <w:lvlJc w:val="right"/>
      <w:pPr>
        <w:ind w:left="4320" w:hanging="180"/>
      </w:pPr>
    </w:lvl>
    <w:lvl w:ilvl="6" w:tplc="81365A5C">
      <w:start w:val="1"/>
      <w:numFmt w:val="decimal"/>
      <w:lvlText w:val="%7."/>
      <w:lvlJc w:val="left"/>
      <w:pPr>
        <w:ind w:left="5040" w:hanging="360"/>
      </w:pPr>
    </w:lvl>
    <w:lvl w:ilvl="7" w:tplc="D764C1C4">
      <w:start w:val="1"/>
      <w:numFmt w:val="lowerLetter"/>
      <w:lvlText w:val="%8."/>
      <w:lvlJc w:val="left"/>
      <w:pPr>
        <w:ind w:left="5760" w:hanging="360"/>
      </w:pPr>
    </w:lvl>
    <w:lvl w:ilvl="8" w:tplc="066CBD8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3" w15:restartNumberingAfterBreak="0">
    <w:nsid w:val="0F625A64"/>
    <w:multiLevelType w:val="hybridMultilevel"/>
    <w:tmpl w:val="FEC46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12C02"/>
    <w:multiLevelType w:val="hybridMultilevel"/>
    <w:tmpl w:val="D0ACF264"/>
    <w:lvl w:ilvl="0" w:tplc="96C20CDA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6568E6F2">
      <w:start w:val="1"/>
      <w:numFmt w:val="lowerLetter"/>
      <w:lvlText w:val="%2."/>
      <w:lvlJc w:val="left"/>
      <w:pPr>
        <w:ind w:left="1440" w:hanging="360"/>
      </w:pPr>
    </w:lvl>
    <w:lvl w:ilvl="2" w:tplc="8222FBC6">
      <w:start w:val="1"/>
      <w:numFmt w:val="lowerRoman"/>
      <w:lvlText w:val="%3."/>
      <w:lvlJc w:val="right"/>
      <w:pPr>
        <w:ind w:left="2160" w:hanging="180"/>
      </w:pPr>
    </w:lvl>
    <w:lvl w:ilvl="3" w:tplc="796CC1B6">
      <w:start w:val="1"/>
      <w:numFmt w:val="decimal"/>
      <w:lvlText w:val="%4."/>
      <w:lvlJc w:val="left"/>
      <w:pPr>
        <w:ind w:left="2880" w:hanging="360"/>
      </w:pPr>
    </w:lvl>
    <w:lvl w:ilvl="4" w:tplc="18D61C62">
      <w:start w:val="1"/>
      <w:numFmt w:val="lowerLetter"/>
      <w:lvlText w:val="%5."/>
      <w:lvlJc w:val="left"/>
      <w:pPr>
        <w:ind w:left="3600" w:hanging="360"/>
      </w:pPr>
    </w:lvl>
    <w:lvl w:ilvl="5" w:tplc="352C35C0">
      <w:start w:val="1"/>
      <w:numFmt w:val="lowerRoman"/>
      <w:lvlText w:val="%6."/>
      <w:lvlJc w:val="right"/>
      <w:pPr>
        <w:ind w:left="4320" w:hanging="180"/>
      </w:pPr>
    </w:lvl>
    <w:lvl w:ilvl="6" w:tplc="912E28DC">
      <w:start w:val="1"/>
      <w:numFmt w:val="decimal"/>
      <w:lvlText w:val="%7."/>
      <w:lvlJc w:val="left"/>
      <w:pPr>
        <w:ind w:left="5040" w:hanging="360"/>
      </w:pPr>
    </w:lvl>
    <w:lvl w:ilvl="7" w:tplc="C2640DEA">
      <w:start w:val="1"/>
      <w:numFmt w:val="lowerLetter"/>
      <w:lvlText w:val="%8."/>
      <w:lvlJc w:val="left"/>
      <w:pPr>
        <w:ind w:left="5760" w:hanging="360"/>
      </w:pPr>
    </w:lvl>
    <w:lvl w:ilvl="8" w:tplc="5038EA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D1FC5"/>
    <w:multiLevelType w:val="hybridMultilevel"/>
    <w:tmpl w:val="32322E76"/>
    <w:lvl w:ilvl="0" w:tplc="AB845868">
      <w:start w:val="6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F3689B9C">
      <w:start w:val="1"/>
      <w:numFmt w:val="lowerLetter"/>
      <w:lvlText w:val="%2."/>
      <w:lvlJc w:val="left"/>
      <w:pPr>
        <w:ind w:left="1440" w:hanging="360"/>
      </w:pPr>
    </w:lvl>
    <w:lvl w:ilvl="2" w:tplc="36E8C02C">
      <w:start w:val="1"/>
      <w:numFmt w:val="lowerRoman"/>
      <w:lvlText w:val="%3."/>
      <w:lvlJc w:val="right"/>
      <w:pPr>
        <w:ind w:left="2160" w:hanging="180"/>
      </w:pPr>
    </w:lvl>
    <w:lvl w:ilvl="3" w:tplc="C81C5842">
      <w:start w:val="1"/>
      <w:numFmt w:val="decimal"/>
      <w:lvlText w:val="%4."/>
      <w:lvlJc w:val="left"/>
      <w:pPr>
        <w:ind w:left="2880" w:hanging="360"/>
      </w:pPr>
    </w:lvl>
    <w:lvl w:ilvl="4" w:tplc="73FC0AA4">
      <w:start w:val="1"/>
      <w:numFmt w:val="lowerLetter"/>
      <w:lvlText w:val="%5."/>
      <w:lvlJc w:val="left"/>
      <w:pPr>
        <w:ind w:left="3600" w:hanging="360"/>
      </w:pPr>
    </w:lvl>
    <w:lvl w:ilvl="5" w:tplc="A7224612">
      <w:start w:val="1"/>
      <w:numFmt w:val="lowerRoman"/>
      <w:lvlText w:val="%6."/>
      <w:lvlJc w:val="right"/>
      <w:pPr>
        <w:ind w:left="4320" w:hanging="180"/>
      </w:pPr>
    </w:lvl>
    <w:lvl w:ilvl="6" w:tplc="95288ED0">
      <w:start w:val="1"/>
      <w:numFmt w:val="decimal"/>
      <w:lvlText w:val="%7."/>
      <w:lvlJc w:val="left"/>
      <w:pPr>
        <w:ind w:left="5040" w:hanging="360"/>
      </w:pPr>
    </w:lvl>
    <w:lvl w:ilvl="7" w:tplc="63FC2986">
      <w:start w:val="1"/>
      <w:numFmt w:val="lowerLetter"/>
      <w:lvlText w:val="%8."/>
      <w:lvlJc w:val="left"/>
      <w:pPr>
        <w:ind w:left="5760" w:hanging="360"/>
      </w:pPr>
    </w:lvl>
    <w:lvl w:ilvl="8" w:tplc="6248EF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06E9"/>
    <w:multiLevelType w:val="hybridMultilevel"/>
    <w:tmpl w:val="78B42204"/>
    <w:lvl w:ilvl="0" w:tplc="588A11CC">
      <w:start w:val="1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007E5F9C">
      <w:start w:val="1"/>
      <w:numFmt w:val="lowerLetter"/>
      <w:lvlText w:val="%2."/>
      <w:lvlJc w:val="left"/>
      <w:pPr>
        <w:ind w:left="1440" w:hanging="360"/>
      </w:pPr>
    </w:lvl>
    <w:lvl w:ilvl="2" w:tplc="7C7E74AA">
      <w:start w:val="1"/>
      <w:numFmt w:val="lowerRoman"/>
      <w:lvlText w:val="%3."/>
      <w:lvlJc w:val="right"/>
      <w:pPr>
        <w:ind w:left="2160" w:hanging="180"/>
      </w:pPr>
    </w:lvl>
    <w:lvl w:ilvl="3" w:tplc="FE082D52">
      <w:start w:val="1"/>
      <w:numFmt w:val="decimal"/>
      <w:lvlText w:val="%4."/>
      <w:lvlJc w:val="left"/>
      <w:pPr>
        <w:ind w:left="2880" w:hanging="360"/>
      </w:pPr>
    </w:lvl>
    <w:lvl w:ilvl="4" w:tplc="23967DE2">
      <w:start w:val="1"/>
      <w:numFmt w:val="lowerLetter"/>
      <w:lvlText w:val="%5."/>
      <w:lvlJc w:val="left"/>
      <w:pPr>
        <w:ind w:left="3600" w:hanging="360"/>
      </w:pPr>
    </w:lvl>
    <w:lvl w:ilvl="5" w:tplc="ACC6DCD6">
      <w:start w:val="1"/>
      <w:numFmt w:val="lowerRoman"/>
      <w:lvlText w:val="%6."/>
      <w:lvlJc w:val="right"/>
      <w:pPr>
        <w:ind w:left="4320" w:hanging="180"/>
      </w:pPr>
    </w:lvl>
    <w:lvl w:ilvl="6" w:tplc="B452414E">
      <w:start w:val="1"/>
      <w:numFmt w:val="decimal"/>
      <w:lvlText w:val="%7."/>
      <w:lvlJc w:val="left"/>
      <w:pPr>
        <w:ind w:left="5040" w:hanging="360"/>
      </w:pPr>
    </w:lvl>
    <w:lvl w:ilvl="7" w:tplc="BE683666">
      <w:start w:val="1"/>
      <w:numFmt w:val="lowerLetter"/>
      <w:lvlText w:val="%8."/>
      <w:lvlJc w:val="left"/>
      <w:pPr>
        <w:ind w:left="5760" w:hanging="360"/>
      </w:pPr>
    </w:lvl>
    <w:lvl w:ilvl="8" w:tplc="6346EE0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A19B0"/>
    <w:multiLevelType w:val="hybridMultilevel"/>
    <w:tmpl w:val="95F8DA64"/>
    <w:lvl w:ilvl="0" w:tplc="C6DC8270">
      <w:start w:val="4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983EE9F2">
      <w:start w:val="1"/>
      <w:numFmt w:val="lowerLetter"/>
      <w:lvlText w:val="%2."/>
      <w:lvlJc w:val="left"/>
      <w:pPr>
        <w:ind w:left="1440" w:hanging="360"/>
      </w:pPr>
    </w:lvl>
    <w:lvl w:ilvl="2" w:tplc="78946678">
      <w:start w:val="1"/>
      <w:numFmt w:val="lowerRoman"/>
      <w:lvlText w:val="%3."/>
      <w:lvlJc w:val="right"/>
      <w:pPr>
        <w:ind w:left="2160" w:hanging="180"/>
      </w:pPr>
    </w:lvl>
    <w:lvl w:ilvl="3" w:tplc="8EB668D8">
      <w:start w:val="1"/>
      <w:numFmt w:val="decimal"/>
      <w:lvlText w:val="%4."/>
      <w:lvlJc w:val="left"/>
      <w:pPr>
        <w:ind w:left="2880" w:hanging="360"/>
      </w:pPr>
    </w:lvl>
    <w:lvl w:ilvl="4" w:tplc="AED824C8">
      <w:start w:val="1"/>
      <w:numFmt w:val="lowerLetter"/>
      <w:lvlText w:val="%5."/>
      <w:lvlJc w:val="left"/>
      <w:pPr>
        <w:ind w:left="3600" w:hanging="360"/>
      </w:pPr>
    </w:lvl>
    <w:lvl w:ilvl="5" w:tplc="8F9CC860">
      <w:start w:val="1"/>
      <w:numFmt w:val="lowerRoman"/>
      <w:lvlText w:val="%6."/>
      <w:lvlJc w:val="right"/>
      <w:pPr>
        <w:ind w:left="4320" w:hanging="180"/>
      </w:pPr>
    </w:lvl>
    <w:lvl w:ilvl="6" w:tplc="9E14DDF2">
      <w:start w:val="1"/>
      <w:numFmt w:val="decimal"/>
      <w:lvlText w:val="%7."/>
      <w:lvlJc w:val="left"/>
      <w:pPr>
        <w:ind w:left="5040" w:hanging="360"/>
      </w:pPr>
    </w:lvl>
    <w:lvl w:ilvl="7" w:tplc="4D66CA10">
      <w:start w:val="1"/>
      <w:numFmt w:val="lowerLetter"/>
      <w:lvlText w:val="%8."/>
      <w:lvlJc w:val="left"/>
      <w:pPr>
        <w:ind w:left="5760" w:hanging="360"/>
      </w:pPr>
    </w:lvl>
    <w:lvl w:ilvl="8" w:tplc="64C67FF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E75D1"/>
    <w:multiLevelType w:val="hybridMultilevel"/>
    <w:tmpl w:val="DE40CEBC"/>
    <w:lvl w:ilvl="0" w:tplc="9034BDFA">
      <w:start w:val="3"/>
      <w:numFmt w:val="lowerLetter"/>
      <w:lvlText w:val="%1)"/>
      <w:lvlJc w:val="left"/>
      <w:pPr>
        <w:ind w:left="1042" w:hanging="360"/>
      </w:pPr>
      <w:rPr>
        <w:rFonts w:ascii="Calibri,Arial Narrow" w:hAnsi="Calibri,Arial Narrow" w:hint="default"/>
      </w:rPr>
    </w:lvl>
    <w:lvl w:ilvl="1" w:tplc="9EC8F1E4">
      <w:start w:val="1"/>
      <w:numFmt w:val="lowerLetter"/>
      <w:lvlText w:val="%2."/>
      <w:lvlJc w:val="left"/>
      <w:pPr>
        <w:ind w:left="1440" w:hanging="360"/>
      </w:pPr>
    </w:lvl>
    <w:lvl w:ilvl="2" w:tplc="7E90FB5A">
      <w:start w:val="1"/>
      <w:numFmt w:val="lowerRoman"/>
      <w:lvlText w:val="%3."/>
      <w:lvlJc w:val="right"/>
      <w:pPr>
        <w:ind w:left="2160" w:hanging="180"/>
      </w:pPr>
    </w:lvl>
    <w:lvl w:ilvl="3" w:tplc="5D04CBBA">
      <w:start w:val="1"/>
      <w:numFmt w:val="decimal"/>
      <w:lvlText w:val="%4."/>
      <w:lvlJc w:val="left"/>
      <w:pPr>
        <w:ind w:left="2880" w:hanging="360"/>
      </w:pPr>
    </w:lvl>
    <w:lvl w:ilvl="4" w:tplc="1CAC601C">
      <w:start w:val="1"/>
      <w:numFmt w:val="lowerLetter"/>
      <w:lvlText w:val="%5."/>
      <w:lvlJc w:val="left"/>
      <w:pPr>
        <w:ind w:left="3600" w:hanging="360"/>
      </w:pPr>
    </w:lvl>
    <w:lvl w:ilvl="5" w:tplc="A58C9DEA">
      <w:start w:val="1"/>
      <w:numFmt w:val="lowerRoman"/>
      <w:lvlText w:val="%6."/>
      <w:lvlJc w:val="right"/>
      <w:pPr>
        <w:ind w:left="4320" w:hanging="180"/>
      </w:pPr>
    </w:lvl>
    <w:lvl w:ilvl="6" w:tplc="C65ADF06">
      <w:start w:val="1"/>
      <w:numFmt w:val="decimal"/>
      <w:lvlText w:val="%7."/>
      <w:lvlJc w:val="left"/>
      <w:pPr>
        <w:ind w:left="5040" w:hanging="360"/>
      </w:pPr>
    </w:lvl>
    <w:lvl w:ilvl="7" w:tplc="8A986410">
      <w:start w:val="1"/>
      <w:numFmt w:val="lowerLetter"/>
      <w:lvlText w:val="%8."/>
      <w:lvlJc w:val="left"/>
      <w:pPr>
        <w:ind w:left="5760" w:hanging="360"/>
      </w:pPr>
    </w:lvl>
    <w:lvl w:ilvl="8" w:tplc="234C71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620F3"/>
    <w:multiLevelType w:val="hybridMultilevel"/>
    <w:tmpl w:val="7D1E7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97472"/>
    <w:multiLevelType w:val="hybridMultilevel"/>
    <w:tmpl w:val="348ADC72"/>
    <w:lvl w:ilvl="0" w:tplc="B93E04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45CE3CEE"/>
    <w:multiLevelType w:val="hybridMultilevel"/>
    <w:tmpl w:val="953802C2"/>
    <w:lvl w:ilvl="0" w:tplc="5C221A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E7B14D"/>
    <w:multiLevelType w:val="hybridMultilevel"/>
    <w:tmpl w:val="98DA8C78"/>
    <w:lvl w:ilvl="0" w:tplc="41E8F2B2">
      <w:start w:val="5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2B48ACF0">
      <w:start w:val="1"/>
      <w:numFmt w:val="lowerLetter"/>
      <w:lvlText w:val="%2."/>
      <w:lvlJc w:val="left"/>
      <w:pPr>
        <w:ind w:left="1440" w:hanging="360"/>
      </w:pPr>
    </w:lvl>
    <w:lvl w:ilvl="2" w:tplc="199A8E7E">
      <w:start w:val="1"/>
      <w:numFmt w:val="lowerRoman"/>
      <w:lvlText w:val="%3."/>
      <w:lvlJc w:val="right"/>
      <w:pPr>
        <w:ind w:left="2160" w:hanging="180"/>
      </w:pPr>
    </w:lvl>
    <w:lvl w:ilvl="3" w:tplc="FB7EB20E">
      <w:start w:val="1"/>
      <w:numFmt w:val="decimal"/>
      <w:lvlText w:val="%4."/>
      <w:lvlJc w:val="left"/>
      <w:pPr>
        <w:ind w:left="2880" w:hanging="360"/>
      </w:pPr>
    </w:lvl>
    <w:lvl w:ilvl="4" w:tplc="711CD410">
      <w:start w:val="1"/>
      <w:numFmt w:val="lowerLetter"/>
      <w:lvlText w:val="%5."/>
      <w:lvlJc w:val="left"/>
      <w:pPr>
        <w:ind w:left="3600" w:hanging="360"/>
      </w:pPr>
    </w:lvl>
    <w:lvl w:ilvl="5" w:tplc="FC26E034">
      <w:start w:val="1"/>
      <w:numFmt w:val="lowerRoman"/>
      <w:lvlText w:val="%6."/>
      <w:lvlJc w:val="right"/>
      <w:pPr>
        <w:ind w:left="4320" w:hanging="180"/>
      </w:pPr>
    </w:lvl>
    <w:lvl w:ilvl="6" w:tplc="D9E24AC6">
      <w:start w:val="1"/>
      <w:numFmt w:val="decimal"/>
      <w:lvlText w:val="%7."/>
      <w:lvlJc w:val="left"/>
      <w:pPr>
        <w:ind w:left="5040" w:hanging="360"/>
      </w:pPr>
    </w:lvl>
    <w:lvl w:ilvl="7" w:tplc="E028099E">
      <w:start w:val="1"/>
      <w:numFmt w:val="lowerLetter"/>
      <w:lvlText w:val="%8."/>
      <w:lvlJc w:val="left"/>
      <w:pPr>
        <w:ind w:left="5760" w:hanging="360"/>
      </w:pPr>
    </w:lvl>
    <w:lvl w:ilvl="8" w:tplc="470AA6E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2705D"/>
    <w:multiLevelType w:val="hybridMultilevel"/>
    <w:tmpl w:val="19308B16"/>
    <w:lvl w:ilvl="0" w:tplc="1D78D536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6" w:hanging="360"/>
      </w:pPr>
    </w:lvl>
    <w:lvl w:ilvl="2" w:tplc="0415001B" w:tentative="1">
      <w:start w:val="1"/>
      <w:numFmt w:val="lowerRoman"/>
      <w:lvlText w:val="%3."/>
      <w:lvlJc w:val="right"/>
      <w:pPr>
        <w:ind w:left="1906" w:hanging="180"/>
      </w:pPr>
    </w:lvl>
    <w:lvl w:ilvl="3" w:tplc="0415000F" w:tentative="1">
      <w:start w:val="1"/>
      <w:numFmt w:val="decimal"/>
      <w:lvlText w:val="%4."/>
      <w:lvlJc w:val="left"/>
      <w:pPr>
        <w:ind w:left="2626" w:hanging="360"/>
      </w:pPr>
    </w:lvl>
    <w:lvl w:ilvl="4" w:tplc="04150019" w:tentative="1">
      <w:start w:val="1"/>
      <w:numFmt w:val="lowerLetter"/>
      <w:lvlText w:val="%5."/>
      <w:lvlJc w:val="left"/>
      <w:pPr>
        <w:ind w:left="3346" w:hanging="360"/>
      </w:pPr>
    </w:lvl>
    <w:lvl w:ilvl="5" w:tplc="0415001B" w:tentative="1">
      <w:start w:val="1"/>
      <w:numFmt w:val="lowerRoman"/>
      <w:lvlText w:val="%6."/>
      <w:lvlJc w:val="right"/>
      <w:pPr>
        <w:ind w:left="4066" w:hanging="180"/>
      </w:pPr>
    </w:lvl>
    <w:lvl w:ilvl="6" w:tplc="0415000F" w:tentative="1">
      <w:start w:val="1"/>
      <w:numFmt w:val="decimal"/>
      <w:lvlText w:val="%7."/>
      <w:lvlJc w:val="left"/>
      <w:pPr>
        <w:ind w:left="4786" w:hanging="360"/>
      </w:pPr>
    </w:lvl>
    <w:lvl w:ilvl="7" w:tplc="04150019" w:tentative="1">
      <w:start w:val="1"/>
      <w:numFmt w:val="lowerLetter"/>
      <w:lvlText w:val="%8."/>
      <w:lvlJc w:val="left"/>
      <w:pPr>
        <w:ind w:left="5506" w:hanging="360"/>
      </w:pPr>
    </w:lvl>
    <w:lvl w:ilvl="8" w:tplc="0415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4" w15:restartNumberingAfterBreak="0">
    <w:nsid w:val="54D0786A"/>
    <w:multiLevelType w:val="hybridMultilevel"/>
    <w:tmpl w:val="32E86C6A"/>
    <w:lvl w:ilvl="0" w:tplc="F45876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 w15:restartNumberingAfterBreak="0">
    <w:nsid w:val="5D956AC1"/>
    <w:multiLevelType w:val="hybridMultilevel"/>
    <w:tmpl w:val="A07C2D78"/>
    <w:lvl w:ilvl="0" w:tplc="B7F81DF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43B63360">
      <w:start w:val="1"/>
      <w:numFmt w:val="lowerLetter"/>
      <w:lvlText w:val="%2."/>
      <w:lvlJc w:val="left"/>
      <w:pPr>
        <w:ind w:left="1440" w:hanging="360"/>
      </w:pPr>
    </w:lvl>
    <w:lvl w:ilvl="2" w:tplc="74F0966C">
      <w:start w:val="1"/>
      <w:numFmt w:val="lowerRoman"/>
      <w:lvlText w:val="%3."/>
      <w:lvlJc w:val="right"/>
      <w:pPr>
        <w:ind w:left="2160" w:hanging="180"/>
      </w:pPr>
    </w:lvl>
    <w:lvl w:ilvl="3" w:tplc="41F82F2C">
      <w:start w:val="1"/>
      <w:numFmt w:val="decimal"/>
      <w:lvlText w:val="%4."/>
      <w:lvlJc w:val="left"/>
      <w:pPr>
        <w:ind w:left="2880" w:hanging="360"/>
      </w:pPr>
    </w:lvl>
    <w:lvl w:ilvl="4" w:tplc="119856C8">
      <w:start w:val="1"/>
      <w:numFmt w:val="lowerLetter"/>
      <w:lvlText w:val="%5."/>
      <w:lvlJc w:val="left"/>
      <w:pPr>
        <w:ind w:left="3600" w:hanging="360"/>
      </w:pPr>
    </w:lvl>
    <w:lvl w:ilvl="5" w:tplc="A8CC4CB4">
      <w:start w:val="1"/>
      <w:numFmt w:val="lowerRoman"/>
      <w:lvlText w:val="%6."/>
      <w:lvlJc w:val="right"/>
      <w:pPr>
        <w:ind w:left="4320" w:hanging="180"/>
      </w:pPr>
    </w:lvl>
    <w:lvl w:ilvl="6" w:tplc="24BCA5F4">
      <w:start w:val="1"/>
      <w:numFmt w:val="decimal"/>
      <w:lvlText w:val="%7."/>
      <w:lvlJc w:val="left"/>
      <w:pPr>
        <w:ind w:left="5040" w:hanging="360"/>
      </w:pPr>
    </w:lvl>
    <w:lvl w:ilvl="7" w:tplc="FAC03EC6">
      <w:start w:val="1"/>
      <w:numFmt w:val="lowerLetter"/>
      <w:lvlText w:val="%8."/>
      <w:lvlJc w:val="left"/>
      <w:pPr>
        <w:ind w:left="5760" w:hanging="360"/>
      </w:pPr>
    </w:lvl>
    <w:lvl w:ilvl="8" w:tplc="81CA91D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0AD7A"/>
    <w:multiLevelType w:val="hybridMultilevel"/>
    <w:tmpl w:val="D28A813A"/>
    <w:lvl w:ilvl="0" w:tplc="27460F44">
      <w:start w:val="1"/>
      <w:numFmt w:val="lowerLetter"/>
      <w:lvlText w:val="%1)"/>
      <w:lvlJc w:val="left"/>
      <w:pPr>
        <w:ind w:left="1042" w:hanging="360"/>
      </w:pPr>
      <w:rPr>
        <w:rFonts w:ascii="Calibri,Arial Narrow" w:hAnsi="Calibri,Arial Narrow" w:hint="default"/>
      </w:rPr>
    </w:lvl>
    <w:lvl w:ilvl="1" w:tplc="F7CAA426">
      <w:start w:val="1"/>
      <w:numFmt w:val="lowerLetter"/>
      <w:lvlText w:val="%2."/>
      <w:lvlJc w:val="left"/>
      <w:pPr>
        <w:ind w:left="1440" w:hanging="360"/>
      </w:pPr>
    </w:lvl>
    <w:lvl w:ilvl="2" w:tplc="ADD6560E">
      <w:start w:val="1"/>
      <w:numFmt w:val="lowerRoman"/>
      <w:lvlText w:val="%3."/>
      <w:lvlJc w:val="right"/>
      <w:pPr>
        <w:ind w:left="2160" w:hanging="180"/>
      </w:pPr>
    </w:lvl>
    <w:lvl w:ilvl="3" w:tplc="E0048582">
      <w:start w:val="1"/>
      <w:numFmt w:val="decimal"/>
      <w:lvlText w:val="%4."/>
      <w:lvlJc w:val="left"/>
      <w:pPr>
        <w:ind w:left="2880" w:hanging="360"/>
      </w:pPr>
    </w:lvl>
    <w:lvl w:ilvl="4" w:tplc="4970A934">
      <w:start w:val="1"/>
      <w:numFmt w:val="lowerLetter"/>
      <w:lvlText w:val="%5."/>
      <w:lvlJc w:val="left"/>
      <w:pPr>
        <w:ind w:left="3600" w:hanging="360"/>
      </w:pPr>
    </w:lvl>
    <w:lvl w:ilvl="5" w:tplc="A06E28E0">
      <w:start w:val="1"/>
      <w:numFmt w:val="lowerRoman"/>
      <w:lvlText w:val="%6."/>
      <w:lvlJc w:val="right"/>
      <w:pPr>
        <w:ind w:left="4320" w:hanging="180"/>
      </w:pPr>
    </w:lvl>
    <w:lvl w:ilvl="6" w:tplc="99804B20">
      <w:start w:val="1"/>
      <w:numFmt w:val="decimal"/>
      <w:lvlText w:val="%7."/>
      <w:lvlJc w:val="left"/>
      <w:pPr>
        <w:ind w:left="5040" w:hanging="360"/>
      </w:pPr>
    </w:lvl>
    <w:lvl w:ilvl="7" w:tplc="650872FE">
      <w:start w:val="1"/>
      <w:numFmt w:val="lowerLetter"/>
      <w:lvlText w:val="%8."/>
      <w:lvlJc w:val="left"/>
      <w:pPr>
        <w:ind w:left="5760" w:hanging="360"/>
      </w:pPr>
    </w:lvl>
    <w:lvl w:ilvl="8" w:tplc="096E159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D166C"/>
    <w:multiLevelType w:val="hybridMultilevel"/>
    <w:tmpl w:val="E246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6815A"/>
    <w:multiLevelType w:val="hybridMultilevel"/>
    <w:tmpl w:val="E29AC21A"/>
    <w:lvl w:ilvl="0" w:tplc="16F07D60">
      <w:start w:val="4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6824CF18">
      <w:start w:val="1"/>
      <w:numFmt w:val="lowerLetter"/>
      <w:lvlText w:val="%2."/>
      <w:lvlJc w:val="left"/>
      <w:pPr>
        <w:ind w:left="1440" w:hanging="360"/>
      </w:pPr>
    </w:lvl>
    <w:lvl w:ilvl="2" w:tplc="7C24D25A">
      <w:start w:val="1"/>
      <w:numFmt w:val="lowerRoman"/>
      <w:lvlText w:val="%3."/>
      <w:lvlJc w:val="right"/>
      <w:pPr>
        <w:ind w:left="2160" w:hanging="180"/>
      </w:pPr>
    </w:lvl>
    <w:lvl w:ilvl="3" w:tplc="81BCAA94">
      <w:start w:val="1"/>
      <w:numFmt w:val="decimal"/>
      <w:lvlText w:val="%4."/>
      <w:lvlJc w:val="left"/>
      <w:pPr>
        <w:ind w:left="2880" w:hanging="360"/>
      </w:pPr>
    </w:lvl>
    <w:lvl w:ilvl="4" w:tplc="9274D172">
      <w:start w:val="1"/>
      <w:numFmt w:val="lowerLetter"/>
      <w:lvlText w:val="%5."/>
      <w:lvlJc w:val="left"/>
      <w:pPr>
        <w:ind w:left="3600" w:hanging="360"/>
      </w:pPr>
    </w:lvl>
    <w:lvl w:ilvl="5" w:tplc="A7248270">
      <w:start w:val="1"/>
      <w:numFmt w:val="lowerRoman"/>
      <w:lvlText w:val="%6."/>
      <w:lvlJc w:val="right"/>
      <w:pPr>
        <w:ind w:left="4320" w:hanging="180"/>
      </w:pPr>
    </w:lvl>
    <w:lvl w:ilvl="6" w:tplc="A53A4726">
      <w:start w:val="1"/>
      <w:numFmt w:val="decimal"/>
      <w:lvlText w:val="%7."/>
      <w:lvlJc w:val="left"/>
      <w:pPr>
        <w:ind w:left="5040" w:hanging="360"/>
      </w:pPr>
    </w:lvl>
    <w:lvl w:ilvl="7" w:tplc="CA06C77C">
      <w:start w:val="1"/>
      <w:numFmt w:val="lowerLetter"/>
      <w:lvlText w:val="%8."/>
      <w:lvlJc w:val="left"/>
      <w:pPr>
        <w:ind w:left="5760" w:hanging="360"/>
      </w:pPr>
    </w:lvl>
    <w:lvl w:ilvl="8" w:tplc="88E8A21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B92485"/>
    <w:multiLevelType w:val="hybridMultilevel"/>
    <w:tmpl w:val="E488CD4E"/>
    <w:lvl w:ilvl="0" w:tplc="A6EC2E38">
      <w:start w:val="2"/>
      <w:numFmt w:val="lowerLetter"/>
      <w:lvlText w:val="%1)"/>
      <w:lvlJc w:val="left"/>
      <w:pPr>
        <w:ind w:left="1042" w:hanging="360"/>
      </w:pPr>
      <w:rPr>
        <w:rFonts w:ascii="Calibri,Arial Narrow" w:hAnsi="Calibri,Arial Narrow" w:hint="default"/>
      </w:rPr>
    </w:lvl>
    <w:lvl w:ilvl="1" w:tplc="79AC2B72">
      <w:start w:val="1"/>
      <w:numFmt w:val="lowerLetter"/>
      <w:lvlText w:val="%2."/>
      <w:lvlJc w:val="left"/>
      <w:pPr>
        <w:ind w:left="1440" w:hanging="360"/>
      </w:pPr>
    </w:lvl>
    <w:lvl w:ilvl="2" w:tplc="0FA48420">
      <w:start w:val="1"/>
      <w:numFmt w:val="lowerRoman"/>
      <w:lvlText w:val="%3."/>
      <w:lvlJc w:val="right"/>
      <w:pPr>
        <w:ind w:left="2160" w:hanging="180"/>
      </w:pPr>
    </w:lvl>
    <w:lvl w:ilvl="3" w:tplc="48429A9C">
      <w:start w:val="1"/>
      <w:numFmt w:val="decimal"/>
      <w:lvlText w:val="%4."/>
      <w:lvlJc w:val="left"/>
      <w:pPr>
        <w:ind w:left="2880" w:hanging="360"/>
      </w:pPr>
    </w:lvl>
    <w:lvl w:ilvl="4" w:tplc="D22A3388">
      <w:start w:val="1"/>
      <w:numFmt w:val="lowerLetter"/>
      <w:lvlText w:val="%5."/>
      <w:lvlJc w:val="left"/>
      <w:pPr>
        <w:ind w:left="3600" w:hanging="360"/>
      </w:pPr>
    </w:lvl>
    <w:lvl w:ilvl="5" w:tplc="59883858">
      <w:start w:val="1"/>
      <w:numFmt w:val="lowerRoman"/>
      <w:lvlText w:val="%6."/>
      <w:lvlJc w:val="right"/>
      <w:pPr>
        <w:ind w:left="4320" w:hanging="180"/>
      </w:pPr>
    </w:lvl>
    <w:lvl w:ilvl="6" w:tplc="D22EEECE">
      <w:start w:val="1"/>
      <w:numFmt w:val="decimal"/>
      <w:lvlText w:val="%7."/>
      <w:lvlJc w:val="left"/>
      <w:pPr>
        <w:ind w:left="5040" w:hanging="360"/>
      </w:pPr>
    </w:lvl>
    <w:lvl w:ilvl="7" w:tplc="14C41CF8">
      <w:start w:val="1"/>
      <w:numFmt w:val="lowerLetter"/>
      <w:lvlText w:val="%8."/>
      <w:lvlJc w:val="left"/>
      <w:pPr>
        <w:ind w:left="5760" w:hanging="360"/>
      </w:pPr>
    </w:lvl>
    <w:lvl w:ilvl="8" w:tplc="CBFC320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53281D"/>
    <w:multiLevelType w:val="hybridMultilevel"/>
    <w:tmpl w:val="52E0B3C8"/>
    <w:lvl w:ilvl="0" w:tplc="A4747174">
      <w:start w:val="3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FFA03BB8">
      <w:start w:val="1"/>
      <w:numFmt w:val="lowerLetter"/>
      <w:lvlText w:val="%2."/>
      <w:lvlJc w:val="left"/>
      <w:pPr>
        <w:ind w:left="1440" w:hanging="360"/>
      </w:pPr>
    </w:lvl>
    <w:lvl w:ilvl="2" w:tplc="6F5CB698">
      <w:start w:val="1"/>
      <w:numFmt w:val="lowerRoman"/>
      <w:lvlText w:val="%3."/>
      <w:lvlJc w:val="right"/>
      <w:pPr>
        <w:ind w:left="2160" w:hanging="180"/>
      </w:pPr>
    </w:lvl>
    <w:lvl w:ilvl="3" w:tplc="5E9845E0">
      <w:start w:val="1"/>
      <w:numFmt w:val="decimal"/>
      <w:lvlText w:val="%4."/>
      <w:lvlJc w:val="left"/>
      <w:pPr>
        <w:ind w:left="2880" w:hanging="360"/>
      </w:pPr>
    </w:lvl>
    <w:lvl w:ilvl="4" w:tplc="283E5E40">
      <w:start w:val="1"/>
      <w:numFmt w:val="lowerLetter"/>
      <w:lvlText w:val="%5."/>
      <w:lvlJc w:val="left"/>
      <w:pPr>
        <w:ind w:left="3600" w:hanging="360"/>
      </w:pPr>
    </w:lvl>
    <w:lvl w:ilvl="5" w:tplc="2EC47118">
      <w:start w:val="1"/>
      <w:numFmt w:val="lowerRoman"/>
      <w:lvlText w:val="%6."/>
      <w:lvlJc w:val="right"/>
      <w:pPr>
        <w:ind w:left="4320" w:hanging="180"/>
      </w:pPr>
    </w:lvl>
    <w:lvl w:ilvl="6" w:tplc="1A9ADD80">
      <w:start w:val="1"/>
      <w:numFmt w:val="decimal"/>
      <w:lvlText w:val="%7."/>
      <w:lvlJc w:val="left"/>
      <w:pPr>
        <w:ind w:left="5040" w:hanging="360"/>
      </w:pPr>
    </w:lvl>
    <w:lvl w:ilvl="7" w:tplc="34C49E88">
      <w:start w:val="1"/>
      <w:numFmt w:val="lowerLetter"/>
      <w:lvlText w:val="%8."/>
      <w:lvlJc w:val="left"/>
      <w:pPr>
        <w:ind w:left="5760" w:hanging="360"/>
      </w:pPr>
    </w:lvl>
    <w:lvl w:ilvl="8" w:tplc="506A58F2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530493">
    <w:abstractNumId w:val="18"/>
  </w:num>
  <w:num w:numId="2" w16cid:durableId="1880047565">
    <w:abstractNumId w:val="20"/>
  </w:num>
  <w:num w:numId="3" w16cid:durableId="1263993743">
    <w:abstractNumId w:val="4"/>
  </w:num>
  <w:num w:numId="4" w16cid:durableId="362175854">
    <w:abstractNumId w:val="15"/>
  </w:num>
  <w:num w:numId="5" w16cid:durableId="458883424">
    <w:abstractNumId w:val="5"/>
  </w:num>
  <w:num w:numId="6" w16cid:durableId="760298537">
    <w:abstractNumId w:val="12"/>
  </w:num>
  <w:num w:numId="7" w16cid:durableId="576013477">
    <w:abstractNumId w:val="7"/>
  </w:num>
  <w:num w:numId="8" w16cid:durableId="2006129191">
    <w:abstractNumId w:val="0"/>
  </w:num>
  <w:num w:numId="9" w16cid:durableId="830367663">
    <w:abstractNumId w:val="1"/>
  </w:num>
  <w:num w:numId="10" w16cid:durableId="2078700485">
    <w:abstractNumId w:val="6"/>
  </w:num>
  <w:num w:numId="11" w16cid:durableId="2048868089">
    <w:abstractNumId w:val="8"/>
  </w:num>
  <w:num w:numId="12" w16cid:durableId="1491947706">
    <w:abstractNumId w:val="19"/>
  </w:num>
  <w:num w:numId="13" w16cid:durableId="1248808102">
    <w:abstractNumId w:val="16"/>
  </w:num>
  <w:num w:numId="14" w16cid:durableId="226889322">
    <w:abstractNumId w:val="3"/>
  </w:num>
  <w:num w:numId="15" w16cid:durableId="1760757821">
    <w:abstractNumId w:val="17"/>
  </w:num>
  <w:num w:numId="16" w16cid:durableId="236404027">
    <w:abstractNumId w:val="13"/>
  </w:num>
  <w:num w:numId="17" w16cid:durableId="1694460291">
    <w:abstractNumId w:val="14"/>
  </w:num>
  <w:num w:numId="18" w16cid:durableId="61026024">
    <w:abstractNumId w:val="11"/>
  </w:num>
  <w:num w:numId="19" w16cid:durableId="245724643">
    <w:abstractNumId w:val="10"/>
  </w:num>
  <w:num w:numId="20" w16cid:durableId="1993286317">
    <w:abstractNumId w:val="2"/>
  </w:num>
  <w:num w:numId="21" w16cid:durableId="13758818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5B4"/>
    <w:rsid w:val="000A341B"/>
    <w:rsid w:val="001428D9"/>
    <w:rsid w:val="001A2A1E"/>
    <w:rsid w:val="001A2B51"/>
    <w:rsid w:val="002A7236"/>
    <w:rsid w:val="002E4B73"/>
    <w:rsid w:val="003C7C4C"/>
    <w:rsid w:val="004108DE"/>
    <w:rsid w:val="00441374"/>
    <w:rsid w:val="004D6DAB"/>
    <w:rsid w:val="00503C99"/>
    <w:rsid w:val="00505FE4"/>
    <w:rsid w:val="006208DF"/>
    <w:rsid w:val="00627398"/>
    <w:rsid w:val="006369D6"/>
    <w:rsid w:val="006476FB"/>
    <w:rsid w:val="006C69DF"/>
    <w:rsid w:val="007032C7"/>
    <w:rsid w:val="007459FD"/>
    <w:rsid w:val="007A65B4"/>
    <w:rsid w:val="00854C4D"/>
    <w:rsid w:val="008A2D5A"/>
    <w:rsid w:val="0094339F"/>
    <w:rsid w:val="009E613F"/>
    <w:rsid w:val="00A0655B"/>
    <w:rsid w:val="00A4490B"/>
    <w:rsid w:val="00C533F5"/>
    <w:rsid w:val="00CB707A"/>
    <w:rsid w:val="00DB50E0"/>
    <w:rsid w:val="00DC3712"/>
    <w:rsid w:val="00E9651C"/>
    <w:rsid w:val="00F0747F"/>
    <w:rsid w:val="013EB743"/>
    <w:rsid w:val="02C7529F"/>
    <w:rsid w:val="04195D38"/>
    <w:rsid w:val="0720AD57"/>
    <w:rsid w:val="0976293B"/>
    <w:rsid w:val="09C35960"/>
    <w:rsid w:val="0A44A24A"/>
    <w:rsid w:val="0AAE3B9F"/>
    <w:rsid w:val="0AEB61A1"/>
    <w:rsid w:val="0BB04CB5"/>
    <w:rsid w:val="0DF77382"/>
    <w:rsid w:val="0E244F9F"/>
    <w:rsid w:val="0F1AEAE2"/>
    <w:rsid w:val="17160E73"/>
    <w:rsid w:val="1AA2267C"/>
    <w:rsid w:val="1D962732"/>
    <w:rsid w:val="1DE98BF2"/>
    <w:rsid w:val="20CCC948"/>
    <w:rsid w:val="2271E5A8"/>
    <w:rsid w:val="2581DFE8"/>
    <w:rsid w:val="270EE352"/>
    <w:rsid w:val="31938895"/>
    <w:rsid w:val="31FE14F0"/>
    <w:rsid w:val="327E1EAF"/>
    <w:rsid w:val="37EC748F"/>
    <w:rsid w:val="380D476B"/>
    <w:rsid w:val="381E0A92"/>
    <w:rsid w:val="38A55CA1"/>
    <w:rsid w:val="3A5CC21A"/>
    <w:rsid w:val="3B06D715"/>
    <w:rsid w:val="3D198975"/>
    <w:rsid w:val="3D6A5D93"/>
    <w:rsid w:val="3EF39B8A"/>
    <w:rsid w:val="3F48A577"/>
    <w:rsid w:val="47A87D88"/>
    <w:rsid w:val="493196C6"/>
    <w:rsid w:val="4A48FE8C"/>
    <w:rsid w:val="4A635720"/>
    <w:rsid w:val="4AA2DBDE"/>
    <w:rsid w:val="4B82A5D9"/>
    <w:rsid w:val="4DDFE944"/>
    <w:rsid w:val="50DE1645"/>
    <w:rsid w:val="53ECE457"/>
    <w:rsid w:val="54276BC3"/>
    <w:rsid w:val="59276760"/>
    <w:rsid w:val="598D5674"/>
    <w:rsid w:val="5A48DAE0"/>
    <w:rsid w:val="5A80C928"/>
    <w:rsid w:val="5CC9257A"/>
    <w:rsid w:val="5D37762C"/>
    <w:rsid w:val="64282F1E"/>
    <w:rsid w:val="65B3CAA4"/>
    <w:rsid w:val="666561AE"/>
    <w:rsid w:val="698BAE45"/>
    <w:rsid w:val="6A628692"/>
    <w:rsid w:val="6F4289D4"/>
    <w:rsid w:val="71763792"/>
    <w:rsid w:val="71E75E9D"/>
    <w:rsid w:val="75CB0F36"/>
    <w:rsid w:val="77EED20E"/>
    <w:rsid w:val="7C5D99D2"/>
    <w:rsid w:val="7D9020C2"/>
    <w:rsid w:val="7F46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6B8DAD6"/>
  <w15:docId w15:val="{2265F4E1-8B42-4A3F-8B06-3A4BA91F7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0A34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27398"/>
    <w:pPr>
      <w:ind w:left="720"/>
      <w:contextualSpacing/>
    </w:pPr>
  </w:style>
  <w:style w:type="paragraph" w:customStyle="1" w:styleId="Standard">
    <w:name w:val="Standard"/>
    <w:basedOn w:val="Normalny"/>
    <w:uiPriority w:val="1"/>
    <w:rsid w:val="59276760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o\Dysk%20Google\sylabus%202024%20new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DF3F3-EF6F-4A2D-BFF0-C7DEE6F97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13</TotalTime>
  <Pages>4</Pages>
  <Words>1175</Words>
  <Characters>7053</Characters>
  <Application>Microsoft Office Word</Application>
  <DocSecurity>0</DocSecurity>
  <Lines>58</Lines>
  <Paragraphs>16</Paragraphs>
  <ScaleCrop>false</ScaleCrop>
  <Company>Panstwowa Wyzsza Szkola Zawodowa w Elblagu</Company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Stojek</dc:creator>
  <cp:lastModifiedBy>Teresa Jurewicz-Obrzut</cp:lastModifiedBy>
  <cp:revision>7</cp:revision>
  <cp:lastPrinted>2023-12-05T12:20:00Z</cp:lastPrinted>
  <dcterms:created xsi:type="dcterms:W3CDTF">2024-05-29T12:03:00Z</dcterms:created>
  <dcterms:modified xsi:type="dcterms:W3CDTF">2024-08-21T13:41:00Z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